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83A04" w:rsidRDefault="00083A04">
      <w:r>
        <w:rPr>
          <w:noProof/>
          <w:lang w:val="de-DE" w:eastAsia="de-DE"/>
        </w:rPr>
        <w:pict>
          <v:group id="Group 5" o:spid="_x0000_s1026" style="position:absolute;margin-left:0;margin-top:21.9pt;width:514.4pt;height:324.8pt;z-index:251658240;mso-position-horizontal-relative:margin;mso-position-vertical-relative:margin" coordsize="88811,472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&#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7" type="#_x0000_t75" style="position:absolute;left:3748;top:2721;width:37505;height:41148;visibility:visible">
              <v:imagedata r:id="rId4" o:title=""/>
            </v:shape>
            <v:shapetype id="_x0000_t202" coordsize="21600,21600" o:spt="202" path="m,l,21600r21600,l21600,xe">
              <v:stroke joinstyle="miter"/>
              <v:path gradientshapeok="t" o:connecttype="rect"/>
            </v:shapetype>
            <v:shape id="TextBox 8" o:spid="_x0000_s1028" type="#_x0000_t202" style="position:absolute;left:1948;top:43859;width:10189;height:2527;visibility:visible" filled="f" stroked="f">
              <v:textbox>
                <w:txbxContent/>
              </v:textbox>
            </v:shape>
            <v:shape id="TextBox 9" o:spid="_x0000_s1029" type="#_x0000_t202" style="position:absolute;left:-4177;top:19406;width:12103;height:3749;rotation:-90;visibility:visible" filled="f" stroked="f">
              <v:textbox>
                <w:txbxContent/>
              </v:textbox>
            </v:shape>
            <v:shape id="TextBox 10" o:spid="_x0000_s1030" type="#_x0000_t202" style="position:absolute;left:17646;top:43859;width:19311;height:3428;visibility:visible" filled="f" stroked="f">
              <v:textbox>
                <w:txbxContent/>
              </v:textbox>
            </v:shape>
            <v:shape id="Content Placeholder 20" o:spid="_x0000_s1031" type="#_x0000_t75" style="position:absolute;left:51932;top:2721;width:36879;height:4114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">
              <v:imagedata r:id="rId5" o:title=""/>
            </v:shape>
            <v:shape id="TextBox 1" o:spid="_x0000_s1032" type="#_x0000_t202" style="position:absolute;left:35881;top:194;width:11873;height:2527;visibility:visible" filled="f" stroked="f">
              <v:textbox>
                <w:txbxContent>
                  <w:p w:rsidR="00083A04" w:rsidRPr="006229E3" w:rsidRDefault="00083A04" w:rsidP="005D061E">
                    <w:pPr>
                      <w:rPr>
                        <w:rFonts w:ascii="Times" w:hAnsi="Times"/>
                        <w:color w:val="000000"/>
                        <w:kern w:val="24"/>
                        <w:sz w:val="22"/>
                        <w:szCs w:val="22"/>
                      </w:rPr>
                    </w:pPr>
                    <w:r w:rsidRPr="006229E3">
                      <w:rPr>
                        <w:rFonts w:ascii="Times" w:hAnsi="Times"/>
                        <w:color w:val="000000"/>
                        <w:kern w:val="24"/>
                        <w:sz w:val="22"/>
                        <w:szCs w:val="22"/>
                      </w:rPr>
                      <w:t>Telomere</w:t>
                    </w:r>
                  </w:p>
                </w:txbxContent>
              </v:textbox>
            </v:shape>
            <v:shape id="TextBox 2" o:spid="_x0000_s1033" type="#_x0000_t202" style="position:absolute;left:45214;top:3265;width:8814;height:5265;visibility:visible" filled="f" stroked="f">
              <v:textbox>
                <w:txbxContent>
                  <w:p w:rsidR="00083A04" w:rsidRPr="006229E3" w:rsidRDefault="00083A04" w:rsidP="005D061E">
                    <w:pPr>
                      <w:rPr>
                        <w:rFonts w:ascii="Times" w:hAnsi="Times"/>
                        <w:color w:val="000000"/>
                        <w:kern w:val="24"/>
                        <w:sz w:val="22"/>
                        <w:szCs w:val="22"/>
                      </w:rPr>
                    </w:pPr>
                    <w:r w:rsidRPr="006229E3">
                      <w:rPr>
                        <w:rFonts w:ascii="Times" w:hAnsi="Times"/>
                        <w:color w:val="000000"/>
                        <w:kern w:val="24"/>
                        <w:sz w:val="22"/>
                        <w:szCs w:val="22"/>
                      </w:rPr>
                      <w:t>PAR</w:t>
                    </w:r>
                  </w:p>
                  <w:p w:rsidR="00083A04" w:rsidRPr="006229E3" w:rsidRDefault="00083A04" w:rsidP="005D061E">
                    <w:pPr>
                      <w:rPr>
                        <w:rFonts w:ascii="Times" w:hAnsi="Times"/>
                        <w:color w:val="000000"/>
                        <w:kern w:val="24"/>
                        <w:sz w:val="22"/>
                        <w:szCs w:val="22"/>
                      </w:rPr>
                    </w:pPr>
                    <w:r w:rsidRPr="006229E3">
                      <w:rPr>
                        <w:rFonts w:ascii="Times" w:hAnsi="Times"/>
                        <w:color w:val="000000"/>
                        <w:kern w:val="24"/>
                        <w:sz w:val="22"/>
                        <w:szCs w:val="22"/>
                      </w:rPr>
                      <w:t>region</w:t>
                    </w:r>
                  </w:p>
                </w:txbxContent>
              </v:textbox>
            </v:shape>
            <v:rect id="Rectangle 9" o:spid="_x0000_s1034" style="position:absolute;left:51426;top:2431;width:3575;height:3408;visibility:visible;v-text-anchor:middle" filled="f" strokecolor="red" strokeweight="1pt">
              <v:stroke dashstyle="3 1"/>
            </v:rect>
            <v:rect id="Rectangle 10" o:spid="_x0000_s1035" style="position:absolute;left:5778;top:41710;width:2589;height:261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" filled="f" strokecolor="red" strokeweight="1pt">
              <v:stroke dashstyle="3 1"/>
            </v:rect>
            <v:shape id="TextBox 15" o:spid="_x0000_s1036" type="#_x0000_t202" style="position:absolute;left:8367;top:41253;width:8807;height:252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" filled="f" stroked="f">
              <v:textbox>
                <w:txbxContent>
                  <w:p w:rsidR="00083A04" w:rsidRPr="006229E3" w:rsidRDefault="00083A04" w:rsidP="005D061E">
                    <w:pPr>
                      <w:rPr>
                        <w:rFonts w:ascii="Times" w:hAnsi="Times"/>
                        <w:color w:val="000000"/>
                        <w:kern w:val="24"/>
                        <w:sz w:val="22"/>
                        <w:szCs w:val="22"/>
                      </w:rPr>
                    </w:pPr>
                    <w:r w:rsidRPr="006229E3">
                      <w:rPr>
                        <w:rFonts w:ascii="Times" w:hAnsi="Times"/>
                        <w:color w:val="000000"/>
                        <w:kern w:val="24"/>
                        <w:sz w:val="22"/>
                        <w:szCs w:val="22"/>
                      </w:rPr>
                      <w:t>PAR region</w:t>
                    </w:r>
                  </w:p>
                </w:txbxContent>
              </v:textbox>
            </v:shape>
            <v:shape id="TextBox 16" o:spid="_x0000_s1037" type="#_x0000_t202" style="position:absolute;top:105;width:3187;height:252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" filled="f" stroked="f">
              <v:textbox>
                <w:txbxContent>
                  <w:p w:rsidR="00083A04" w:rsidRPr="006229E3" w:rsidRDefault="00083A04" w:rsidP="005D061E">
                    <w:pPr>
                      <w:rPr>
                        <w:rFonts w:ascii="Times" w:hAnsi="Times"/>
                        <w:color w:val="000000"/>
                        <w:kern w:val="24"/>
                        <w:sz w:val="22"/>
                        <w:szCs w:val="22"/>
                      </w:rPr>
                    </w:pPr>
                    <w:r w:rsidRPr="006229E3">
                      <w:rPr>
                        <w:rFonts w:ascii="Times" w:hAnsi="Times"/>
                        <w:color w:val="000000"/>
                        <w:kern w:val="24"/>
                        <w:sz w:val="22"/>
                        <w:szCs w:val="22"/>
                      </w:rPr>
                      <w:t>A.</w:t>
                    </w:r>
                  </w:p>
                </w:txbxContent>
              </v:textbox>
            </v:shape>
            <v:shape id="TextBox 17" o:spid="_x0000_s1038" type="#_x0000_t202" style="position:absolute;left:47755;width:3111;height:2527;visibility:visible" filled="f" stroked="f">
              <v:textbox>
                <w:txbxContent>
                  <w:p w:rsidR="00083A04" w:rsidRPr="006229E3" w:rsidRDefault="00083A04" w:rsidP="005D061E">
                    <w:pPr>
                      <w:rPr>
                        <w:rFonts w:ascii="Times" w:hAnsi="Times"/>
                        <w:color w:val="000000"/>
                        <w:kern w:val="24"/>
                        <w:sz w:val="22"/>
                        <w:szCs w:val="22"/>
                      </w:rPr>
                    </w:pPr>
                    <w:r w:rsidRPr="006229E3">
                      <w:rPr>
                        <w:rFonts w:ascii="Times" w:hAnsi="Times"/>
                        <w:color w:val="000000"/>
                        <w:kern w:val="24"/>
                        <w:sz w:val="22"/>
                        <w:szCs w:val="22"/>
                      </w:rPr>
                      <w:t>B.</w:t>
                    </w:r>
                  </w:p>
                </w:txbxContent>
              </v:textbox>
            </v:shape>
            <w10:wrap type="square" anchorx="margin" anchory="margin"/>
          </v:group>
        </w:pict>
      </w:r>
      <w:r w:rsidRPr="008607C3">
        <w:rPr>
          <w:b/>
        </w:rPr>
        <w:t>Supplemental Figure 1</w:t>
      </w:r>
      <w:r>
        <w:t>.</w:t>
      </w:r>
    </w:p>
    <w:p w:rsidR="00083A04" w:rsidRPr="00A218C4" w:rsidRDefault="00083A04" w:rsidP="008607C3">
      <w:pPr>
        <w:jc w:val="both"/>
        <w:rPr>
          <w:rFonts w:ascii="Times" w:hAnsi="Times" w:cs="Arial"/>
          <w:iCs/>
          <w:sz w:val="22"/>
          <w:szCs w:val="22"/>
          <w:lang w:val="en-GB"/>
        </w:rPr>
      </w:pPr>
      <w:r w:rsidRPr="00A218C4">
        <w:rPr>
          <w:rFonts w:ascii="Times" w:hAnsi="Times" w:cs="Arial"/>
          <w:iCs/>
          <w:sz w:val="22"/>
          <w:szCs w:val="22"/>
          <w:lang w:val="en-GB"/>
        </w:rPr>
        <w:t xml:space="preserve">Whole genome alignments and HiC heat maps support the allocation of a pseudoautosomal region to W. Some regions beyond PAR show evidence of probability of order and orientation. The red dotted square denotes the PAR location on the W chromosome in the assembly alignment and proximity map. rearrangements with W associated with GRCg6a. A. whole genome alignments using nucmer and B. chromatin proximity mapping with red showing the weighted scores for probability of order and orientation. </w:t>
      </w:r>
    </w:p>
    <w:p w:rsidR="00083A04" w:rsidRPr="008607C3" w:rsidRDefault="00083A04">
      <w:pPr>
        <w:rPr>
          <w:lang w:val="en-GB"/>
        </w:rPr>
      </w:pPr>
    </w:p>
    <w:p w:rsidR="00083A04" w:rsidRDefault="00083A04">
      <w:r>
        <w:br w:type="page"/>
      </w:r>
    </w:p>
    <w:p w:rsidR="00083A04" w:rsidRPr="00AD33E5" w:rsidRDefault="00083A04">
      <w:pPr>
        <w:rPr>
          <w:b/>
          <w:lang w:val="en-GB"/>
        </w:rPr>
      </w:pPr>
      <w:r w:rsidRPr="00AD33E5">
        <w:rPr>
          <w:b/>
          <w:lang w:val="en-GB"/>
        </w:rPr>
        <w:t xml:space="preserve">Supplemental Figure 2. </w:t>
      </w:r>
    </w:p>
    <w:p w:rsidR="00083A04" w:rsidRPr="00A218C4" w:rsidRDefault="00083A04" w:rsidP="008607C3">
      <w:pPr>
        <w:jc w:val="both"/>
        <w:rPr>
          <w:rFonts w:ascii="Times" w:hAnsi="Times" w:cs="Arial"/>
          <w:iCs/>
          <w:sz w:val="22"/>
          <w:szCs w:val="22"/>
          <w:lang w:val="en-GB"/>
        </w:rPr>
      </w:pPr>
      <w:r w:rsidRPr="00A218C4">
        <w:rPr>
          <w:rFonts w:ascii="Times" w:hAnsi="Times" w:cs="Arial"/>
          <w:iCs/>
          <w:sz w:val="22"/>
          <w:szCs w:val="22"/>
          <w:lang w:val="en-GB"/>
        </w:rPr>
        <w:t xml:space="preserve">Improper fusion of chromosome 29 to chromosome 31 in GRCg6a. The unplaced sequences are an unplaced scaffold in GRCg7 assemblies. </w:t>
      </w:r>
    </w:p>
    <w:p w:rsidR="00083A04" w:rsidRPr="008607C3" w:rsidRDefault="00083A04">
      <w:pPr>
        <w:rPr>
          <w:lang w:val="en-GB"/>
        </w:rPr>
      </w:pPr>
    </w:p>
    <w:p w:rsidR="00083A04" w:rsidRPr="008607C3" w:rsidRDefault="00083A04">
      <w:pPr>
        <w:rPr>
          <w:lang w:val="en-GB"/>
        </w:rPr>
      </w:pPr>
    </w:p>
    <w:p w:rsidR="00083A04" w:rsidRPr="008607C3" w:rsidRDefault="00083A04">
      <w:pPr>
        <w:rPr>
          <w:lang w:val="en-GB"/>
        </w:rPr>
      </w:pPr>
      <w:r>
        <w:rPr>
          <w:noProof/>
          <w:lang w:val="de-DE" w:eastAsia="de-DE"/>
        </w:rPr>
        <w:pict>
          <v:group id="Group 7" o:spid="_x0000_s1039" style="position:absolute;margin-left:-94.95pt;margin-top:59.45pt;width:520.65pt;height:445.55pt;z-index:251659264;mso-position-horizontal-relative:margin;mso-position-vertical-relative:margin" coordsize="62754,47914">
            <v:shape id="Content Placeholder 5" o:spid="_x0000_s1040" type="#_x0000_t75" style="position:absolute;left:16048;width:42330;height:43513;rotation:18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">
              <v:imagedata r:id="rId6" o:title=""/>
            </v:shape>
            <v:shape id="TextBox 17" o:spid="_x0000_s1041" type="#_x0000_t202" style="position:absolute;left:32039;top:44618;width:17742;height:329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" filled="f" stroked="f">
              <v:textbox>
                <w:txbxContent>
                  <w:p w:rsidR="00083A04" w:rsidRPr="006229E3" w:rsidRDefault="00083A04" w:rsidP="00504A9D">
                    <w:pPr>
                      <w:rPr>
                        <w:rFonts w:ascii="Times" w:hAnsi="Times"/>
                        <w:color w:val="000000"/>
                        <w:kern w:val="24"/>
                        <w:sz w:val="22"/>
                        <w:szCs w:val="22"/>
                      </w:rPr>
                    </w:pPr>
                    <w:r w:rsidRPr="006229E3">
                      <w:rPr>
                        <w:rFonts w:ascii="Times" w:hAnsi="Times"/>
                        <w:color w:val="000000"/>
                        <w:kern w:val="24"/>
                        <w:sz w:val="22"/>
                        <w:szCs w:val="22"/>
                      </w:rPr>
                      <w:t>GRCg6a chr31</w:t>
                    </w:r>
                  </w:p>
                </w:txbxContent>
              </v:textbox>
            </v:shape>
            <v:shape id="TextBox 22" o:spid="_x0000_s1042" type="#_x0000_t202" style="position:absolute;left:22144;top:12943;width:4815;height:83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" stroked="f">
              <v:textbox style="layout-flow:vertical;mso-layout-flow-alt:bottom-to-top">
                <w:txbxContent>
                  <w:p w:rsidR="00083A04" w:rsidRPr="006229E3" w:rsidRDefault="00083A04" w:rsidP="00504A9D">
                    <w:pPr>
                      <w:rPr>
                        <w:rFonts w:ascii="Times" w:hAnsi="Times"/>
                        <w:color w:val="000000"/>
                        <w:kern w:val="24"/>
                        <w:sz w:val="22"/>
                        <w:szCs w:val="22"/>
                      </w:rPr>
                    </w:pPr>
                    <w:r w:rsidRPr="006229E3">
                      <w:rPr>
                        <w:rFonts w:ascii="Times" w:hAnsi="Times"/>
                        <w:color w:val="000000"/>
                        <w:kern w:val="24"/>
                        <w:sz w:val="22"/>
                        <w:szCs w:val="22"/>
                      </w:rPr>
                      <w:t>unplaced</w:t>
                    </w:r>
                  </w:p>
                </w:txbxContent>
              </v:textbox>
            </v:shape>
            <v:rect id="Rectangle 18" o:spid="_x0000_s1043" style="position:absolute;top:1135;width:13150;height:12771;rotation:18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" filled="f" strokecolor="white" strokeweight="1pt"/>
            <v:shape id="TextBox 1" o:spid="_x0000_s1044" type="#_x0000_t202" style="position:absolute;left:9376;top:5303;width:5947;height:2865;rotation:-90;visibility:visible" filled="f" stroked="f">
              <v:textbox>
                <w:txbxContent>
                  <w:p w:rsidR="00083A04" w:rsidRPr="006229E3" w:rsidRDefault="00083A04" w:rsidP="00504A9D">
                    <w:pPr>
                      <w:rPr>
                        <w:rFonts w:ascii="Times" w:hAnsi="Times"/>
                        <w:color w:val="000000"/>
                        <w:kern w:val="24"/>
                        <w:sz w:val="22"/>
                        <w:szCs w:val="22"/>
                      </w:rPr>
                    </w:pPr>
                    <w:r w:rsidRPr="006229E3">
                      <w:rPr>
                        <w:rFonts w:ascii="Times" w:hAnsi="Times"/>
                        <w:color w:val="000000"/>
                        <w:kern w:val="24"/>
                        <w:sz w:val="22"/>
                        <w:szCs w:val="22"/>
                      </w:rPr>
                      <w:t>Chr29</w:t>
                    </w:r>
                  </w:p>
                </w:txbxContent>
              </v:textbox>
            </v:shape>
            <v:shapetype id="_x0000_t86" coordsize="21600,21600" o:spt="86" adj="1800" path="m,qx21600@0l21600@1qy,21600e" filled="f">
              <v:formulas>
                <v:f eqn="val #0"/>
                <v:f eqn="sum 21600 0 #0"/>
                <v:f eqn="prod #0 9598 32768"/>
                <v:f eqn="sum 21600 0 @2"/>
              </v:formulas>
              <v:path arrowok="t" gradientshapeok="t" o:connecttype="custom" o:connectlocs="0,0;0,21600;21600,10800" textboxrect="0,@2,15274,@3"/>
              <v:handles>
                <v:h position="bottomRight,#0" yrange="0,10800"/>
              </v:handles>
            </v:shapetype>
            <v:shape id="Right Bracket 20" o:spid="_x0000_s1045" type="#_x0000_t86" style="position:absolute;left:58795;top:22965;width:719;height:20635;visibility:visible;v-text-anchor:middle" adj="63" strokecolor="#c00000" strokeweight="1pt">
              <v:stroke joinstyle="miter"/>
            </v:shape>
            <v:shape id="TextBox 4" o:spid="_x0000_s1046" type="#_x0000_t202" style="position:absolute;left:58089;top:30935;width:6105;height:3225;rotation:-90;visibility:visible" filled="f" stroked="f">
              <v:textbox>
                <w:txbxContent>
                  <w:p w:rsidR="00083A04" w:rsidRPr="006229E3" w:rsidRDefault="00083A04" w:rsidP="00504A9D">
                    <w:pPr>
                      <w:rPr>
                        <w:rFonts w:ascii="Times" w:hAnsi="Times"/>
                        <w:color w:val="000000"/>
                        <w:kern w:val="24"/>
                        <w:sz w:val="22"/>
                        <w:szCs w:val="22"/>
                      </w:rPr>
                    </w:pPr>
                    <w:r w:rsidRPr="006229E3">
                      <w:rPr>
                        <w:rFonts w:ascii="Times" w:hAnsi="Times"/>
                        <w:color w:val="000000"/>
                        <w:kern w:val="24"/>
                        <w:sz w:val="22"/>
                        <w:szCs w:val="22"/>
                      </w:rPr>
                      <w:t>Chr31</w:t>
                    </w:r>
                  </w:p>
                </w:txbxContent>
              </v:textbox>
            </v:shape>
            <v:shape id="Right Bracket 22" o:spid="_x0000_s1047" type="#_x0000_t86" style="position:absolute;left:13784;top:85;width:1128;height:11193;rotation:180;visibility:visible;v-text-anchor:middle" adj="181" strokecolor="#c00000" strokeweight="1pt">
              <v:stroke joinstyle="miter"/>
            </v:shape>
            <v:rect id="Rectangle 23" o:spid="_x0000_s1048" style="position:absolute;left:27642;top:12205;width:10012;height:10216;rotation:180;visibility:visible;v-text-anchor:middle" filled="f" strokecolor="white" strokeweight="1pt">
              <v:stroke dashstyle="3 1"/>
            </v:rect>
            <w10:wrap type="square" anchorx="margin" anchory="margin"/>
          </v:group>
        </w:pict>
      </w:r>
    </w:p>
    <w:p w:rsidR="00083A04" w:rsidRPr="008607C3" w:rsidRDefault="00083A04" w:rsidP="009B4D5B">
      <w:pPr>
        <w:rPr>
          <w:lang w:val="en-GB"/>
        </w:rPr>
      </w:pPr>
      <w:r w:rsidRPr="008607C3">
        <w:rPr>
          <w:lang w:val="en-GB"/>
        </w:rPr>
        <w:br w:type="page"/>
      </w:r>
    </w:p>
    <w:p w:rsidR="00083A04" w:rsidRPr="00AD33E5" w:rsidRDefault="00083A04" w:rsidP="009B4D5B">
      <w:pPr>
        <w:rPr>
          <w:b/>
          <w:lang w:val="en-GB"/>
        </w:rPr>
      </w:pPr>
      <w:r w:rsidRPr="00AD33E5">
        <w:rPr>
          <w:b/>
          <w:lang w:val="en-GB"/>
        </w:rPr>
        <w:t xml:space="preserve">Supplemental Figure 3. </w:t>
      </w:r>
    </w:p>
    <w:p w:rsidR="00083A04" w:rsidRPr="00A218C4" w:rsidRDefault="00083A04" w:rsidP="008607C3">
      <w:pPr>
        <w:jc w:val="both"/>
        <w:rPr>
          <w:rFonts w:ascii="Times" w:hAnsi="Times" w:cs="Arial"/>
          <w:iCs/>
          <w:sz w:val="22"/>
          <w:szCs w:val="22"/>
          <w:lang w:val="en-GB"/>
        </w:rPr>
      </w:pPr>
      <w:r w:rsidRPr="00A218C4">
        <w:rPr>
          <w:rFonts w:ascii="Times" w:hAnsi="Times" w:cs="Arial"/>
          <w:iCs/>
          <w:sz w:val="22"/>
          <w:szCs w:val="22"/>
          <w:lang w:val="en-GB"/>
        </w:rPr>
        <w:t xml:space="preserve">The identification of four possible microchromosomes based on chromosome proximity heat map evidence. It is possible to nominate additional microchromosomes but karyotyping at this resolution is unproven. The putative microsomes are named M1 to M4 with black circles denoting their map location. </w:t>
      </w:r>
    </w:p>
    <w:p w:rsidR="00083A04" w:rsidRPr="008607C3" w:rsidRDefault="00083A04" w:rsidP="009B4D5B">
      <w:pPr>
        <w:rPr>
          <w:lang w:val="en-GB"/>
        </w:rPr>
      </w:pPr>
      <w:r>
        <w:rPr>
          <w:noProof/>
          <w:lang w:val="de-DE" w:eastAsia="de-DE"/>
        </w:rPr>
        <w:pict>
          <v:group id="Group 1" o:spid="_x0000_s1049" style="position:absolute;margin-left:0;margin-top:50.1pt;width:389.6pt;height:415.9pt;z-index:251660288" coordsize="49479,528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&#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">
            <v:shape id="Content Placeholder 4" o:spid="_x0000_s1050" type="#_x0000_t75" style="position:absolute;top:3461;width:49479;height:4935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">
              <v:imagedata r:id="rId7" o:title=""/>
            </v:shape>
            <v:shape id="TextBox 5" o:spid="_x0000_s1051" type="#_x0000_t202" style="position:absolute;left:2221;top:66;width:7404;height:252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" filled="f" stroked="f">
              <v:textbox style="mso-next-textbox:#TextBox 5;mso-fit-shape-to-text:t">
                <w:txbxContent>
                  <w:p w:rsidR="00083A04" w:rsidRPr="006229E3" w:rsidRDefault="00083A04" w:rsidP="009B4D5B">
                    <w:pPr>
                      <w:rPr>
                        <w:rFonts w:ascii="Times" w:hAnsi="Times"/>
                        <w:color w:val="000000"/>
                        <w:kern w:val="24"/>
                        <w:sz w:val="22"/>
                        <w:szCs w:val="22"/>
                      </w:rPr>
                    </w:pPr>
                    <w:r w:rsidRPr="006229E3">
                      <w:rPr>
                        <w:rFonts w:ascii="Times" w:hAnsi="Times"/>
                        <w:color w:val="000000"/>
                        <w:kern w:val="24"/>
                        <w:sz w:val="22"/>
                        <w:szCs w:val="22"/>
                      </w:rPr>
                      <w:t>chr16</w:t>
                    </w:r>
                  </w:p>
                </w:txbxContent>
              </v:textbox>
            </v:shape>
            <v:shape id="TextBox 6" o:spid="_x0000_s1052" type="#_x0000_t202" style="position:absolute;left:14581;top:66;width:6553;height:252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" filled="f" stroked="f">
              <v:textbox style="mso-next-textbox:#TextBox 6;mso-fit-shape-to-text:t">
                <w:txbxContent>
                  <w:p w:rsidR="00083A04" w:rsidRPr="006229E3" w:rsidRDefault="00083A04" w:rsidP="009B4D5B">
                    <w:pPr>
                      <w:rPr>
                        <w:rFonts w:ascii="Times" w:hAnsi="Times"/>
                        <w:color w:val="000000"/>
                        <w:kern w:val="24"/>
                        <w:sz w:val="22"/>
                        <w:szCs w:val="22"/>
                      </w:rPr>
                    </w:pPr>
                    <w:r w:rsidRPr="006229E3">
                      <w:rPr>
                        <w:rFonts w:ascii="Times" w:hAnsi="Times"/>
                        <w:color w:val="000000"/>
                        <w:kern w:val="24"/>
                        <w:sz w:val="22"/>
                        <w:szCs w:val="22"/>
                      </w:rPr>
                      <w:t>chr31B</w:t>
                    </w:r>
                  </w:p>
                </w:txbxContent>
              </v:textbox>
            </v:shape>
            <v:shape id="TextBox 7" o:spid="_x0000_s1053" type="#_x0000_t202" style="position:absolute;left:9148;width:7207;height:252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" filled="f" stroked="f">
              <v:textbox style="mso-next-textbox:#TextBox 7;mso-fit-shape-to-text:t">
                <w:txbxContent>
                  <w:p w:rsidR="00083A04" w:rsidRPr="006229E3" w:rsidRDefault="00083A04" w:rsidP="009B4D5B">
                    <w:pPr>
                      <w:rPr>
                        <w:rFonts w:ascii="Times" w:hAnsi="Times"/>
                        <w:color w:val="000000"/>
                        <w:kern w:val="24"/>
                        <w:sz w:val="22"/>
                        <w:szCs w:val="22"/>
                      </w:rPr>
                    </w:pPr>
                    <w:r w:rsidRPr="006229E3">
                      <w:rPr>
                        <w:rFonts w:ascii="Times" w:hAnsi="Times"/>
                        <w:color w:val="000000"/>
                        <w:kern w:val="24"/>
                        <w:sz w:val="22"/>
                        <w:szCs w:val="22"/>
                      </w:rPr>
                      <w:t>M1</w:t>
                    </w:r>
                  </w:p>
                </w:txbxContent>
              </v:textbox>
            </v:shape>
            <v:shape id="TextBox 8" o:spid="_x0000_s1054" type="#_x0000_t202" style="position:absolute;left:21135;top:45;width:7214;height:252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" filled="f" stroked="f">
              <v:textbox style="mso-next-textbox:#TextBox 8;mso-fit-shape-to-text:t">
                <w:txbxContent>
                  <w:p w:rsidR="00083A04" w:rsidRPr="006229E3" w:rsidRDefault="00083A04" w:rsidP="005D061E">
                    <w:pPr>
                      <w:rPr>
                        <w:rFonts w:ascii="Times" w:hAnsi="Times"/>
                        <w:color w:val="000000"/>
                        <w:kern w:val="24"/>
                        <w:sz w:val="22"/>
                        <w:szCs w:val="22"/>
                      </w:rPr>
                    </w:pPr>
                    <w:r w:rsidRPr="006229E3">
                      <w:rPr>
                        <w:rFonts w:ascii="Times" w:hAnsi="Times"/>
                        <w:color w:val="000000"/>
                        <w:kern w:val="24"/>
                        <w:sz w:val="22"/>
                        <w:szCs w:val="22"/>
                      </w:rPr>
                      <w:t>M2Telomere</w:t>
                    </w:r>
                  </w:p>
                </w:txbxContent>
              </v:textbox>
            </v:shape>
            <v:shape id="TextBox 9" o:spid="_x0000_s1055" type="#_x0000_t202" style="position:absolute;left:32003;top:45;width:7207;height:252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" filled="f" stroked="f">
              <v:textbox style="mso-next-textbox:#TextBox 9;mso-fit-shape-to-text:t">
                <w:txbxContent>
                  <w:p w:rsidR="00083A04" w:rsidRPr="006229E3" w:rsidRDefault="00083A04" w:rsidP="005D061E">
                    <w:pPr>
                      <w:rPr>
                        <w:rFonts w:ascii="Times" w:hAnsi="Times"/>
                        <w:color w:val="000000"/>
                        <w:kern w:val="24"/>
                        <w:sz w:val="22"/>
                        <w:szCs w:val="22"/>
                      </w:rPr>
                    </w:pPr>
                    <w:r w:rsidRPr="006229E3">
                      <w:rPr>
                        <w:rFonts w:ascii="Times" w:hAnsi="Times"/>
                        <w:color w:val="000000"/>
                        <w:kern w:val="24"/>
                        <w:sz w:val="22"/>
                        <w:szCs w:val="22"/>
                      </w:rPr>
                      <w:t>M3GRCg6a  chrW</w:t>
                    </w:r>
                  </w:p>
                </w:txbxContent>
              </v:textbox>
            </v:shape>
            <v:shape id="TextBox 10" o:spid="_x0000_s1056" type="#_x0000_t202" style="position:absolute;left:34503;top:45;width:7207;height:252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" filled="f" stroked="f">
              <v:textbox style="mso-next-textbox:#TextBox 10;mso-fit-shape-to-text:t">
                <w:txbxContent>
                  <w:p w:rsidR="00083A04" w:rsidRPr="006229E3" w:rsidRDefault="00083A04" w:rsidP="005D061E">
                    <w:pPr>
                      <w:rPr>
                        <w:rFonts w:ascii="Times" w:hAnsi="Times"/>
                        <w:color w:val="000000"/>
                        <w:kern w:val="24"/>
                        <w:sz w:val="22"/>
                        <w:szCs w:val="22"/>
                      </w:rPr>
                    </w:pPr>
                    <w:r w:rsidRPr="006229E3">
                      <w:rPr>
                        <w:rFonts w:ascii="Times" w:hAnsi="Times"/>
                        <w:color w:val="000000"/>
                        <w:kern w:val="24"/>
                        <w:sz w:val="22"/>
                        <w:szCs w:val="22"/>
                      </w:rPr>
                      <w:t>M4GRCg7b chrW</w:t>
                    </w:r>
                  </w:p>
                </w:txbxContent>
              </v:textbox>
            </v:shape>
            <v:oval id="Oval 32" o:spid="_x0000_s1057" style="position:absolute;left:32735;top:36444;width:3137;height:336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" filled="f" strokeweight="1pt">
              <v:stroke joinstyle="miter"/>
            </v:oval>
            <v:oval id="Oval 33" o:spid="_x0000_s1058" style="position:absolute;left:20085;top:22877;width:4076;height:430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" filled="f" strokeweight="1pt">
              <v:stroke joinstyle="miter"/>
            </v:oval>
            <v:oval id="Oval 34" o:spid="_x0000_s1059" style="position:absolute;left:8676;top:12181;width:4076;height:430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" filled="f" strokeweight="1pt">
              <v:stroke joinstyle="miter"/>
            </v:oval>
            <v:oval id="Oval 35" o:spid="_x0000_s1060" style="position:absolute;left:30699;top:34069;width:3136;height:336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" filled="f" strokeweight="1pt">
              <v:stroke joinstyle="miter"/>
            </v:oval>
          </v:group>
        </w:pict>
      </w:r>
      <w:r w:rsidRPr="008607C3">
        <w:rPr>
          <w:lang w:val="en-GB"/>
        </w:rPr>
        <w:br w:type="page"/>
      </w:r>
    </w:p>
    <w:p w:rsidR="00083A04" w:rsidRPr="008607C3" w:rsidRDefault="00083A04" w:rsidP="008607C3">
      <w:pPr>
        <w:jc w:val="both"/>
        <w:rPr>
          <w:rFonts w:ascii="Times" w:hAnsi="Times" w:cs="Arial"/>
          <w:b/>
          <w:iCs/>
          <w:sz w:val="22"/>
          <w:szCs w:val="22"/>
          <w:lang w:val="en-GB"/>
        </w:rPr>
      </w:pPr>
      <w:r w:rsidRPr="008607C3">
        <w:rPr>
          <w:b/>
          <w:lang w:val="en-GB"/>
        </w:rPr>
        <w:t>Supplemental Figure 4.</w:t>
      </w:r>
      <w:r w:rsidRPr="008607C3">
        <w:rPr>
          <w:rFonts w:ascii="Times" w:hAnsi="Times" w:cs="Arial"/>
          <w:b/>
          <w:iCs/>
          <w:sz w:val="22"/>
          <w:szCs w:val="22"/>
          <w:lang w:val="en-GB"/>
        </w:rPr>
        <w:t xml:space="preserve"> </w:t>
      </w:r>
    </w:p>
    <w:p w:rsidR="00083A04" w:rsidRPr="00A218C4" w:rsidRDefault="00083A04" w:rsidP="008607C3">
      <w:pPr>
        <w:jc w:val="both"/>
        <w:rPr>
          <w:rFonts w:ascii="Times" w:hAnsi="Times" w:cs="Arial"/>
          <w:iCs/>
          <w:sz w:val="22"/>
          <w:szCs w:val="22"/>
          <w:lang w:val="en-GB"/>
        </w:rPr>
      </w:pPr>
      <w:r w:rsidRPr="00A218C4">
        <w:rPr>
          <w:rFonts w:ascii="Times" w:hAnsi="Times" w:cs="Arial"/>
          <w:iCs/>
          <w:sz w:val="22"/>
          <w:szCs w:val="22"/>
          <w:lang w:val="en-GB"/>
        </w:rPr>
        <w:t>A summary of structural variation for each pairwise assembly comparison. We used aligned contigs of each assembled genome as input for Assemblytics. Only the upper detected range of 500 to 10,000 bp is reported.</w:t>
      </w:r>
    </w:p>
    <w:p w:rsidR="00083A04" w:rsidRPr="008607C3" w:rsidRDefault="00083A04" w:rsidP="009B4D5B">
      <w:pPr>
        <w:rPr>
          <w:lang w:val="en-GB"/>
        </w:rPr>
      </w:pPr>
    </w:p>
    <w:p w:rsidR="00083A04" w:rsidRPr="008607C3" w:rsidRDefault="00083A04">
      <w:pPr>
        <w:rPr>
          <w:lang w:val="en-GB"/>
        </w:rPr>
      </w:pPr>
      <w:r>
        <w:rPr>
          <w:noProof/>
          <w:lang w:val="de-DE" w:eastAsia="de-DE"/>
        </w:rPr>
        <w:pict>
          <v:group id="_x0000_s1061" style="position:absolute;margin-left:-13.6pt;margin-top:37.9pt;width:538pt;height:295.8pt;z-index:251661312" coordsize="110513,494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">
            <v:shape id="TextBox 5" o:spid="_x0000_s1062" type="#_x0000_t202" style="position:absolute;left:1716;width:4812;height:3692;visibility:visible" filled="f" stroked="f">
              <v:textbox>
                <w:txbxContent>
                  <w:p w:rsidR="00083A04" w:rsidRPr="006229E3" w:rsidRDefault="00083A04" w:rsidP="00353A6F">
                    <w:pPr>
                      <w:rPr>
                        <w:rFonts w:ascii="Times" w:hAnsi="Times"/>
                        <w:color w:val="000000"/>
                        <w:kern w:val="24"/>
                        <w:sz w:val="22"/>
                        <w:szCs w:val="22"/>
                      </w:rPr>
                    </w:pPr>
                    <w:r w:rsidRPr="006229E3">
                      <w:rPr>
                        <w:rFonts w:ascii="Times" w:hAnsi="Times"/>
                        <w:color w:val="000000"/>
                        <w:kern w:val="24"/>
                        <w:sz w:val="22"/>
                        <w:szCs w:val="22"/>
                      </w:rPr>
                      <w:t xml:space="preserve">A. </w:t>
                    </w:r>
                  </w:p>
                </w:txbxContent>
              </v:textbox>
            </v:shape>
            <v:shape id="Picture 45" o:spid="_x0000_s1063" type="#_x0000_t75" alt="Chart, box and whisker chart&#10;&#10;Description automatically generated" style="position:absolute;top:3693;width:30380;height:45720;visibility:visible">
              <v:imagedata r:id="rId8" o:title="" cropright="21988f"/>
            </v:shape>
            <v:shape id="TextBox 8" o:spid="_x0000_s1064" type="#_x0000_t202" style="position:absolute;left:65959;width:4660;height:3692;visibility:visible" filled="f" stroked="f">
              <v:textbox>
                <w:txbxContent>
                  <w:p w:rsidR="00083A04" w:rsidRPr="006229E3" w:rsidRDefault="00083A04" w:rsidP="00353A6F">
                    <w:pPr>
                      <w:rPr>
                        <w:rFonts w:ascii="Times" w:hAnsi="Times"/>
                        <w:color w:val="000000"/>
                        <w:kern w:val="24"/>
                        <w:sz w:val="22"/>
                        <w:szCs w:val="22"/>
                      </w:rPr>
                    </w:pPr>
                    <w:r w:rsidRPr="006229E3">
                      <w:rPr>
                        <w:rFonts w:ascii="Times" w:hAnsi="Times"/>
                        <w:color w:val="000000"/>
                        <w:kern w:val="24"/>
                        <w:sz w:val="22"/>
                        <w:szCs w:val="22"/>
                      </w:rPr>
                      <w:t xml:space="preserve">C. </w:t>
                    </w:r>
                  </w:p>
                </w:txbxContent>
              </v:textbox>
            </v:shape>
            <v:shape id="Picture 47" o:spid="_x0000_s1065" type="#_x0000_t75" alt="Chart, line chart, box and whisker chart&#10;&#10;Description automatically generated" style="position:absolute;left:64793;top:3693;width:45720;height:4572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">
              <v:imagedata r:id="rId9" o:title=""/>
            </v:shape>
            <v:shape id="Picture 48" o:spid="_x0000_s1066" type="#_x0000_t75" alt="Chart, line chart, box and whisker chart&#10;&#10;Description automatically generated" style="position:absolute;left:31420;top:3693;width:29948;height:4572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">
              <v:imagedata r:id="rId10" o:title="" cropright="22609f"/>
            </v:shape>
            <v:shape id="TextBox 12" o:spid="_x0000_s1067" type="#_x0000_t202" style="position:absolute;left:31054;width:4922;height:369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" filled="f" stroked="f">
              <v:textbox>
                <w:txbxContent>
                  <w:p w:rsidR="00083A04" w:rsidRPr="006229E3" w:rsidRDefault="00083A04" w:rsidP="00353A6F">
                    <w:pPr>
                      <w:rPr>
                        <w:rFonts w:ascii="Times" w:hAnsi="Times"/>
                        <w:color w:val="000000"/>
                        <w:kern w:val="24"/>
                        <w:sz w:val="22"/>
                        <w:szCs w:val="22"/>
                      </w:rPr>
                    </w:pPr>
                    <w:r w:rsidRPr="006229E3">
                      <w:rPr>
                        <w:rFonts w:ascii="Times" w:hAnsi="Times"/>
                        <w:color w:val="000000"/>
                        <w:kern w:val="24"/>
                        <w:sz w:val="22"/>
                        <w:szCs w:val="22"/>
                      </w:rPr>
                      <w:t xml:space="preserve">B. </w:t>
                    </w:r>
                  </w:p>
                </w:txbxContent>
              </v:textbox>
            </v:shape>
          </v:group>
        </w:pict>
      </w:r>
      <w:r w:rsidRPr="008607C3">
        <w:rPr>
          <w:lang w:val="en-GB"/>
        </w:rPr>
        <w:br w:type="page"/>
      </w:r>
    </w:p>
    <w:p w:rsidR="00083A04" w:rsidRPr="008607C3" w:rsidRDefault="00083A04" w:rsidP="009B4D5B">
      <w:pPr>
        <w:rPr>
          <w:b/>
        </w:rPr>
      </w:pPr>
      <w:r w:rsidRPr="008607C3">
        <w:rPr>
          <w:b/>
        </w:rPr>
        <w:t>Supplemental Figure 5.</w:t>
      </w:r>
    </w:p>
    <w:p w:rsidR="00083A04" w:rsidRPr="00A218C4" w:rsidRDefault="00083A04" w:rsidP="008607C3">
      <w:pPr>
        <w:jc w:val="both"/>
        <w:rPr>
          <w:rFonts w:ascii="Times" w:hAnsi="Times" w:cs="Arial"/>
          <w:iCs/>
          <w:sz w:val="22"/>
          <w:szCs w:val="22"/>
          <w:lang w:val="en-GB"/>
        </w:rPr>
      </w:pPr>
      <w:r w:rsidRPr="00A218C4">
        <w:rPr>
          <w:rFonts w:ascii="Times" w:hAnsi="Times" w:cs="Arial"/>
          <w:iCs/>
          <w:sz w:val="22"/>
          <w:szCs w:val="22"/>
          <w:lang w:val="en-GB"/>
        </w:rPr>
        <w:t xml:space="preserve">Gene annotation overlap and uniqueness between GRCg7b and GRCg7w. </w:t>
      </w:r>
    </w:p>
    <w:p w:rsidR="00083A04" w:rsidRDefault="00083A04" w:rsidP="009B4D5B">
      <w:r>
        <w:rPr>
          <w:noProof/>
          <w:lang w:val="de-DE" w:eastAsia="de-DE"/>
        </w:rPr>
        <w:pict>
          <v:group id="_x0000_s1068" style="position:absolute;margin-left:0;margin-top:46pt;width:353.3pt;height:241.65pt;z-index:251662336" coordsize="44869,306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">
            <v:shape id="Picture 51" o:spid="_x0000_s1069" type="#_x0000_t75" alt="Diagram, venn diagram&#10;&#10;Description automatically generated" style="position:absolute;top:1842;width:44869;height:2885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">
              <v:imagedata r:id="rId11" o:title="" croptop="15505f" cropbottom="17028f" cropleft="6761f" cropright="5774f"/>
            </v:shape>
            <v:shape id="TextBox 1" o:spid="_x0000_s1070" type="#_x0000_t202" style="position:absolute;left:10293;width:6801;height:4128;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" filled="f" stroked="f">
              <v:textbox style="mso-fit-shape-to-text:t">
                <w:txbxContent>
                  <w:p w:rsidR="00083A04" w:rsidRPr="006229E3" w:rsidRDefault="00083A04" w:rsidP="00205EBD">
                    <w:pPr>
                      <w:rPr>
                        <w:rFonts w:ascii="Times" w:hAnsi="Times"/>
                        <w:color w:val="000000"/>
                        <w:kern w:val="24"/>
                        <w:sz w:val="22"/>
                        <w:szCs w:val="22"/>
                      </w:rPr>
                    </w:pPr>
                    <w:r w:rsidRPr="006229E3">
                      <w:rPr>
                        <w:rFonts w:ascii="Times" w:hAnsi="Times"/>
                        <w:color w:val="000000"/>
                        <w:kern w:val="24"/>
                        <w:sz w:val="22"/>
                        <w:szCs w:val="22"/>
                      </w:rPr>
                      <w:t>GRCg7b</w:t>
                    </w:r>
                  </w:p>
                </w:txbxContent>
              </v:textbox>
            </v:shape>
            <v:shape id="TextBox 4" o:spid="_x0000_s1071" type="#_x0000_t202" style="position:absolute;left:27749;width:7112;height:4128;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" filled="f" stroked="f">
              <v:textbox style="mso-fit-shape-to-text:t">
                <w:txbxContent>
                  <w:p w:rsidR="00083A04" w:rsidRPr="006229E3" w:rsidRDefault="00083A04" w:rsidP="00205EBD">
                    <w:pPr>
                      <w:rPr>
                        <w:rFonts w:ascii="Times" w:hAnsi="Times"/>
                        <w:color w:val="000000"/>
                        <w:kern w:val="24"/>
                        <w:sz w:val="22"/>
                        <w:szCs w:val="22"/>
                      </w:rPr>
                    </w:pPr>
                    <w:r w:rsidRPr="006229E3">
                      <w:rPr>
                        <w:rFonts w:ascii="Times" w:hAnsi="Times"/>
                        <w:color w:val="000000"/>
                        <w:kern w:val="24"/>
                        <w:sz w:val="22"/>
                        <w:szCs w:val="22"/>
                      </w:rPr>
                      <w:t>GRCg7w</w:t>
                    </w:r>
                  </w:p>
                </w:txbxContent>
              </v:textbox>
            </v:shape>
          </v:group>
        </w:pict>
      </w:r>
    </w:p>
    <w:sectPr w:rsidR="00083A04" w:rsidSect="004753D1">
      <w:pgSz w:w="12240" w:h="15840"/>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Times">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hyphenationZone w:val="425"/>
  <w:characterSpacingControl w:val="doNotCompress"/>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3C5A13"/>
    <w:rsid w:val="00083A04"/>
    <w:rsid w:val="00205EBD"/>
    <w:rsid w:val="003101A8"/>
    <w:rsid w:val="0032670B"/>
    <w:rsid w:val="00350E9D"/>
    <w:rsid w:val="00353A6F"/>
    <w:rsid w:val="003C5A13"/>
    <w:rsid w:val="003D28E2"/>
    <w:rsid w:val="004753D1"/>
    <w:rsid w:val="00504A9D"/>
    <w:rsid w:val="005C614D"/>
    <w:rsid w:val="005D061E"/>
    <w:rsid w:val="006229E3"/>
    <w:rsid w:val="0074281C"/>
    <w:rsid w:val="008607C3"/>
    <w:rsid w:val="00935A35"/>
    <w:rsid w:val="009450D1"/>
    <w:rsid w:val="009B4D5B"/>
    <w:rsid w:val="009F795F"/>
    <w:rsid w:val="00A218C4"/>
    <w:rsid w:val="00AD33E5"/>
    <w:rsid w:val="00B408CC"/>
    <w:rsid w:val="00B55F92"/>
    <w:rsid w:val="00B642DD"/>
    <w:rsid w:val="00D31003"/>
    <w:rsid w:val="00FE0589"/>
  </w:rsids>
  <m:mathPr>
    <m:mathFont m:val="Cambria Math"/>
    <m:brkBin m:val="before"/>
    <m:brkBinSub m:val="--"/>
    <m:smallFrac m:val="off"/>
    <m:dispDef/>
    <m:lMargin m:val="0"/>
    <m:rMargin m:val="0"/>
    <m:defJc m:val="centerGroup"/>
    <m:wrapIndent m:val="1440"/>
    <m:intLim m:val="subSup"/>
    <m:naryLim m:val="undOvr"/>
  </m:mathPr>
  <w:uiCompat97To2003/>
  <w:themeFontLang w:val="de-DE"/>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7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de-DE" w:eastAsia="de-DE"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753D1"/>
    <w:rPr>
      <w:sz w:val="24"/>
      <w:szCs w:val="24"/>
      <w:lang w:val="en-US" w:eastAsia="en-U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5" Type="http://schemas.openxmlformats.org/officeDocument/2006/relationships/image" Target="media/image2.png"/><Relationship Id="rId10" Type="http://schemas.openxmlformats.org/officeDocument/2006/relationships/image" Target="media/image7.png"/><Relationship Id="rId4" Type="http://schemas.openxmlformats.org/officeDocument/2006/relationships/image" Target="media/image1.png"/><Relationship Id="rId9"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0</TotalTime>
  <Pages>5</Pages>
  <Words>182</Words>
  <Characters>1153</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Supplemental Figure 1</dc:title>
  <dc:subject/>
  <dc:creator>Warren, Wesley</dc:creator>
  <cp:keywords/>
  <dc:description/>
  <cp:lastModifiedBy>Mustang</cp:lastModifiedBy>
  <cp:revision>3</cp:revision>
  <dcterms:created xsi:type="dcterms:W3CDTF">2022-11-26T10:53:00Z</dcterms:created>
  <dcterms:modified xsi:type="dcterms:W3CDTF">2022-11-26T10:54:00Z</dcterms:modified>
</cp:coreProperties>
</file>