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4FF8" w:rsidRPr="001E424F" w:rsidRDefault="00EA4FF8" w:rsidP="00594EB3">
      <w:pPr>
        <w:spacing w:before="240" w:after="0" w:line="360" w:lineRule="auto"/>
        <w:jc w:val="center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8"/>
          <w:szCs w:val="28"/>
          <w:lang w:val="en-US" w:eastAsia="ru-RU"/>
        </w:rPr>
        <w:t>Supplementary Material</w:t>
      </w:r>
    </w:p>
    <w:p w:rsidR="00EA4FF8" w:rsidRPr="001E424F" w:rsidRDefault="00EA4FF8" w:rsidP="00594EB3">
      <w:pPr>
        <w:spacing w:after="0" w:line="360" w:lineRule="auto"/>
        <w:jc w:val="center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3C4043"/>
          <w:sz w:val="28"/>
          <w:szCs w:val="28"/>
          <w:shd w:val="clear" w:color="auto" w:fill="FFFFFF"/>
          <w:lang w:val="en-US" w:eastAsia="ru-RU"/>
        </w:rPr>
        <w:t>Ribosomal DNA repeats in chicken and guinea fowl genomes</w:t>
      </w:r>
    </w:p>
    <w:p w:rsidR="00EA4FF8" w:rsidRPr="001E424F" w:rsidRDefault="00EA4FF8" w:rsidP="00594EB3">
      <w:pPr>
        <w:spacing w:after="0" w:line="360" w:lineRule="auto"/>
        <w:jc w:val="center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4"/>
          <w:szCs w:val="24"/>
          <w:lang w:val="en-US" w:eastAsia="ru-RU"/>
        </w:rPr>
        <w:t>Alexander Dyomin, Svetlana Galkina, Asya Davidian, Elena Gaginskaya</w:t>
      </w: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>*</w:t>
      </w:r>
    </w:p>
    <w:p w:rsidR="00EA4FF8" w:rsidRPr="001E424F" w:rsidRDefault="00EA4FF8" w:rsidP="00594EB3">
      <w:pPr>
        <w:spacing w:after="240" w:line="360" w:lineRule="auto"/>
        <w:jc w:val="center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>*Corresponding author: E-mail: elena.gaginskaya@spbu.ru</w:t>
      </w:r>
    </w:p>
    <w:p w:rsidR="00EA4FF8" w:rsidRDefault="00EA4FF8" w:rsidP="00594EB3">
      <w:pPr>
        <w:spacing w:after="240" w:line="360" w:lineRule="auto"/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</w:pPr>
    </w:p>
    <w:p w:rsidR="00EA4FF8" w:rsidRDefault="00EA4FF8" w:rsidP="001E424F">
      <w:pPr>
        <w:spacing w:after="24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>Content:</w:t>
      </w:r>
    </w:p>
    <w:tbl>
      <w:tblPr>
        <w:tblW w:w="0" w:type="auto"/>
        <w:tblLook w:val="00A0"/>
      </w:tblPr>
      <w:tblGrid>
        <w:gridCol w:w="8188"/>
        <w:gridCol w:w="1383"/>
      </w:tblGrid>
      <w:tr w:rsidR="00EA4FF8" w:rsidRPr="0055061A" w:rsidTr="001E424F">
        <w:tc>
          <w:tcPr>
            <w:tcW w:w="8188" w:type="dxa"/>
          </w:tcPr>
          <w:p w:rsidR="00EA4FF8" w:rsidRPr="001E424F" w:rsidRDefault="00EA4FF8" w:rsidP="001E424F">
            <w:pPr>
              <w:spacing w:before="80" w:after="16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I. Supplementary Tables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…………………………………………………………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...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</w:t>
            </w:r>
          </w:p>
        </w:tc>
        <w:tc>
          <w:tcPr>
            <w:tcW w:w="1383" w:type="dxa"/>
          </w:tcPr>
          <w:p w:rsidR="00EA4FF8" w:rsidRPr="001E424F" w:rsidRDefault="00EA4FF8" w:rsidP="001E424F">
            <w:pPr>
              <w:spacing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EA4FF8" w:rsidRPr="0055061A" w:rsidTr="001E424F">
        <w:trPr>
          <w:trHeight w:val="678"/>
        </w:trPr>
        <w:tc>
          <w:tcPr>
            <w:tcW w:w="8188" w:type="dxa"/>
          </w:tcPr>
          <w:p w:rsidR="00EA4FF8" w:rsidRPr="000B5E25" w:rsidRDefault="00EA4FF8" w:rsidP="001E424F">
            <w:pPr>
              <w:spacing w:before="60"/>
              <w:ind w:left="360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Table S1. Lengths and GC content of studied rDNA repeat elements of </w:t>
            </w:r>
            <w:r w:rsidRPr="001E424F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Gallus gallus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(WAG137G4, AADN04001305.1) and </w:t>
            </w:r>
            <w:r w:rsidRPr="001E424F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Numida meleagris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(JABXER010000123)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………………………………………………………………</w:t>
            </w:r>
          </w:p>
        </w:tc>
        <w:tc>
          <w:tcPr>
            <w:tcW w:w="1383" w:type="dxa"/>
          </w:tcPr>
          <w:p w:rsidR="00EA4FF8" w:rsidRPr="001E424F" w:rsidRDefault="00EA4FF8" w:rsidP="001E424F">
            <w:pPr>
              <w:spacing w:after="240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</w:p>
          <w:p w:rsidR="00EA4FF8" w:rsidRPr="001E424F" w:rsidRDefault="00EA4FF8" w:rsidP="001E424F">
            <w:pPr>
              <w:spacing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EA4FF8" w:rsidRPr="0055061A" w:rsidTr="001E424F">
        <w:tc>
          <w:tcPr>
            <w:tcW w:w="8188" w:type="dxa"/>
          </w:tcPr>
          <w:p w:rsidR="00EA4FF8" w:rsidRPr="001E424F" w:rsidRDefault="00EA4FF8" w:rsidP="001E424F">
            <w:pPr>
              <w:spacing w:before="200" w:after="16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II. Supplementary Data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…………………………………………………………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</w:t>
            </w:r>
          </w:p>
        </w:tc>
        <w:tc>
          <w:tcPr>
            <w:tcW w:w="1383" w:type="dxa"/>
          </w:tcPr>
          <w:p w:rsidR="00EA4FF8" w:rsidRPr="001E424F" w:rsidRDefault="00EA4FF8" w:rsidP="00C16939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EA4FF8" w:rsidRPr="0055061A" w:rsidTr="001E424F">
        <w:tc>
          <w:tcPr>
            <w:tcW w:w="8188" w:type="dxa"/>
          </w:tcPr>
          <w:p w:rsidR="00EA4FF8" w:rsidRPr="00C16939" w:rsidRDefault="00EA4FF8" w:rsidP="001E424F">
            <w:pPr>
              <w:spacing w:before="60"/>
              <w:ind w:left="360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Data S1.  One full rDNA repeat annotation of </w:t>
            </w:r>
            <w:r w:rsidRPr="001E424F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N. meleagris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in JABXER010000123 contig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…………………………………………………</w:t>
            </w:r>
            <w:r w:rsidRPr="00C16939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...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</w:t>
            </w:r>
          </w:p>
        </w:tc>
        <w:tc>
          <w:tcPr>
            <w:tcW w:w="1383" w:type="dxa"/>
          </w:tcPr>
          <w:p w:rsidR="00EA4FF8" w:rsidRPr="00C16939" w:rsidRDefault="00EA4FF8" w:rsidP="00C16939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EA4FF8" w:rsidRPr="0055061A" w:rsidTr="001E424F">
        <w:trPr>
          <w:trHeight w:val="355"/>
        </w:trPr>
        <w:tc>
          <w:tcPr>
            <w:tcW w:w="8188" w:type="dxa"/>
          </w:tcPr>
          <w:p w:rsidR="00EA4FF8" w:rsidRPr="000B5E25" w:rsidRDefault="00EA4FF8" w:rsidP="001E424F">
            <w:pPr>
              <w:spacing w:before="60"/>
              <w:ind w:left="360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hyperlink r:id="rId6" w:anchor="heading=h.fbv9ash5b4ft" w:history="1">
              <w:r w:rsidRPr="001E424F">
                <w:rPr>
                  <w:rFonts w:ascii="Times New Roman" w:hAnsi="Times New Roman"/>
                  <w:color w:val="000000"/>
                  <w:sz w:val="24"/>
                  <w:szCs w:val="24"/>
                  <w:lang w:val="en-US" w:eastAsia="ru-RU"/>
                </w:rPr>
                <w:t xml:space="preserve">Data S2. </w:t>
              </w:r>
            </w:hyperlink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Consensus of </w:t>
            </w:r>
            <w:r w:rsidRPr="001E424F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N. meleagris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IGS internal repeats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</w:t>
            </w:r>
          </w:p>
        </w:tc>
        <w:tc>
          <w:tcPr>
            <w:tcW w:w="1383" w:type="dxa"/>
          </w:tcPr>
          <w:p w:rsidR="00EA4FF8" w:rsidRPr="00C16939" w:rsidRDefault="00EA4FF8" w:rsidP="001E424F">
            <w:pPr>
              <w:spacing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EA4FF8" w:rsidRPr="0055061A" w:rsidTr="001E424F">
        <w:tc>
          <w:tcPr>
            <w:tcW w:w="8188" w:type="dxa"/>
          </w:tcPr>
          <w:p w:rsidR="00EA4FF8" w:rsidRPr="001E424F" w:rsidRDefault="00EA4FF8" w:rsidP="001E424F">
            <w:pPr>
              <w:spacing w:before="200" w:after="16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III. Supplementary Figures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………………………………………………………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...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</w:t>
            </w:r>
          </w:p>
        </w:tc>
        <w:tc>
          <w:tcPr>
            <w:tcW w:w="1383" w:type="dxa"/>
          </w:tcPr>
          <w:p w:rsidR="00EA4FF8" w:rsidRPr="001E424F" w:rsidRDefault="00EA4FF8" w:rsidP="00C16939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EA4FF8" w:rsidRPr="0055061A" w:rsidTr="001E424F">
        <w:tc>
          <w:tcPr>
            <w:tcW w:w="8188" w:type="dxa"/>
          </w:tcPr>
          <w:p w:rsidR="00EA4FF8" w:rsidRPr="001E424F" w:rsidRDefault="00EA4FF8" w:rsidP="001E424F">
            <w:pPr>
              <w:spacing w:before="60"/>
              <w:ind w:left="360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Figure S1. Identification of tandem repeat regions in the </w:t>
            </w:r>
            <w:r w:rsidRPr="001E424F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N. meleagris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IGS (JABXER010000123) by dot-plot analysis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……………………………</w:t>
            </w:r>
            <w:r w:rsidRPr="00C16939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...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</w:t>
            </w:r>
          </w:p>
        </w:tc>
        <w:tc>
          <w:tcPr>
            <w:tcW w:w="1383" w:type="dxa"/>
          </w:tcPr>
          <w:p w:rsidR="00EA4FF8" w:rsidRPr="00C16939" w:rsidRDefault="00EA4FF8" w:rsidP="00C16939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EA4FF8" w:rsidRPr="0055061A" w:rsidTr="001E424F">
        <w:tc>
          <w:tcPr>
            <w:tcW w:w="8188" w:type="dxa"/>
          </w:tcPr>
          <w:p w:rsidR="00EA4FF8" w:rsidRPr="001E424F" w:rsidRDefault="00EA4FF8" w:rsidP="00F963D2">
            <w:pPr>
              <w:spacing w:before="60"/>
              <w:ind w:left="360"/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Figure S2. VAL repeats in </w:t>
            </w:r>
            <w:r w:rsidRPr="001E424F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N. meleagris</w:t>
            </w:r>
            <w:r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...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</w:t>
            </w:r>
            <w:r w:rsidRPr="00F963D2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………………………………</w:t>
            </w:r>
          </w:p>
        </w:tc>
        <w:tc>
          <w:tcPr>
            <w:tcW w:w="1383" w:type="dxa"/>
          </w:tcPr>
          <w:p w:rsidR="00EA4FF8" w:rsidRPr="001E424F" w:rsidRDefault="00EA4FF8" w:rsidP="00C16939">
            <w:pPr>
              <w:spacing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EA4FF8" w:rsidRPr="0055061A" w:rsidTr="001E424F">
        <w:tc>
          <w:tcPr>
            <w:tcW w:w="8188" w:type="dxa"/>
          </w:tcPr>
          <w:p w:rsidR="00EA4FF8" w:rsidRPr="000B5E25" w:rsidRDefault="00EA4FF8" w:rsidP="00C16939">
            <w:pPr>
              <w:spacing w:before="60"/>
              <w:ind w:left="360"/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 w:rsidRPr="00C16939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Figure S3. Alignment of the 5S rRNA sequences found in the chicken and guinea fowl genomes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</w:t>
            </w:r>
            <w:r w:rsidRPr="00C16939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………………………………………………</w:t>
            </w:r>
          </w:p>
        </w:tc>
        <w:tc>
          <w:tcPr>
            <w:tcW w:w="1383" w:type="dxa"/>
          </w:tcPr>
          <w:p w:rsidR="00EA4FF8" w:rsidRPr="00C16939" w:rsidRDefault="00EA4FF8" w:rsidP="00C16939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</w:tbl>
    <w:p w:rsidR="00EA4FF8" w:rsidRPr="00C16939" w:rsidRDefault="00EA4FF8" w:rsidP="001E424F">
      <w:pPr>
        <w:spacing w:after="240" w:line="240" w:lineRule="auto"/>
        <w:rPr>
          <w:rFonts w:ascii="Times New Roman" w:hAnsi="Times New Roman"/>
          <w:sz w:val="24"/>
          <w:szCs w:val="24"/>
          <w:lang w:val="en-US" w:eastAsia="ru-RU"/>
        </w:rPr>
      </w:pPr>
    </w:p>
    <w:p w:rsidR="00EA4FF8" w:rsidRPr="00C16939" w:rsidRDefault="00EA4FF8">
      <w:pPr>
        <w:rPr>
          <w:lang w:val="en-US"/>
        </w:rPr>
      </w:pPr>
      <w:r w:rsidRPr="00C16939">
        <w:rPr>
          <w:lang w:val="en-US"/>
        </w:rPr>
        <w:br w:type="page"/>
      </w:r>
    </w:p>
    <w:p w:rsidR="00EA4FF8" w:rsidRPr="001E424F" w:rsidRDefault="00EA4FF8" w:rsidP="001E424F">
      <w:pPr>
        <w:spacing w:before="480" w:after="120" w:line="240" w:lineRule="auto"/>
        <w:outlineLvl w:val="0"/>
        <w:rPr>
          <w:rFonts w:ascii="Times New Roman" w:hAnsi="Times New Roman"/>
          <w:b/>
          <w:bCs/>
          <w:kern w:val="36"/>
          <w:sz w:val="48"/>
          <w:szCs w:val="48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kern w:val="36"/>
          <w:sz w:val="28"/>
          <w:szCs w:val="28"/>
          <w:lang w:val="en-US" w:eastAsia="ru-RU"/>
        </w:rPr>
        <w:t>I. Supplementary Tables</w:t>
      </w:r>
    </w:p>
    <w:p w:rsidR="00EA4FF8" w:rsidRPr="001E424F" w:rsidRDefault="00EA4FF8" w:rsidP="001E424F">
      <w:pPr>
        <w:spacing w:after="240" w:line="240" w:lineRule="auto"/>
        <w:jc w:val="both"/>
        <w:outlineLvl w:val="1"/>
        <w:rPr>
          <w:rFonts w:ascii="Times New Roman" w:hAnsi="Times New Roman"/>
          <w:b/>
          <w:bCs/>
          <w:sz w:val="36"/>
          <w:szCs w:val="36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Table S1. Lengths and GC content of studied rDNA repeat elements of </w:t>
      </w:r>
      <w:r w:rsidRPr="001E424F">
        <w:rPr>
          <w:rFonts w:ascii="Times New Roman" w:hAnsi="Times New Roman"/>
          <w:b/>
          <w:bCs/>
          <w:i/>
          <w:iCs/>
          <w:color w:val="000000"/>
          <w:sz w:val="24"/>
          <w:szCs w:val="24"/>
          <w:lang w:val="en-US" w:eastAsia="ru-RU"/>
        </w:rPr>
        <w:t xml:space="preserve">Gallus gallus </w:t>
      </w: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>(WAG137G4, AADN04001305.1) and</w:t>
      </w:r>
      <w:r w:rsidRPr="001E424F">
        <w:rPr>
          <w:rFonts w:ascii="Times New Roman" w:hAnsi="Times New Roman"/>
          <w:b/>
          <w:bCs/>
          <w:i/>
          <w:iCs/>
          <w:color w:val="000000"/>
          <w:sz w:val="24"/>
          <w:szCs w:val="24"/>
          <w:lang w:val="en-US" w:eastAsia="ru-RU"/>
        </w:rPr>
        <w:t xml:space="preserve"> Numida meleagris</w:t>
      </w: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 (JABXER010000123)</w:t>
      </w:r>
    </w:p>
    <w:tbl>
      <w:tblPr>
        <w:tblW w:w="0" w:type="auto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808"/>
        <w:gridCol w:w="1135"/>
        <w:gridCol w:w="1134"/>
        <w:gridCol w:w="1134"/>
        <w:gridCol w:w="1134"/>
        <w:gridCol w:w="1298"/>
        <w:gridCol w:w="1456"/>
        <w:gridCol w:w="1456"/>
      </w:tblGrid>
      <w:tr w:rsidR="00EA4FF8" w:rsidRPr="0055061A" w:rsidTr="00594EB3">
        <w:trPr>
          <w:trHeight w:val="1314"/>
        </w:trPr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  <w:lang w:val="en-US" w:eastAsia="ru-RU"/>
              </w:rPr>
              <w:t>Gallus g. domesticus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 w:eastAsia="ru-RU"/>
              </w:rPr>
              <w:t>(WAG137G4)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 w:eastAsia="ru-RU"/>
              </w:rPr>
              <w:t>I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  <w:lang w:val="en-US" w:eastAsia="ru-RU"/>
              </w:rPr>
              <w:t>Gallus g. domesticus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 w:eastAsia="ru-RU"/>
              </w:rPr>
              <w:t>(WAG137G4)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 w:eastAsia="ru-RU"/>
              </w:rPr>
              <w:t>II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  <w:lang w:val="en-US" w:eastAsia="ru-RU"/>
              </w:rPr>
              <w:t>Gallus g. domesticus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 w:eastAsia="ru-RU"/>
              </w:rPr>
              <w:t>(WAG137G4)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 w:eastAsia="ru-RU"/>
              </w:rPr>
              <w:t>III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  <w:lang w:eastAsia="ru-RU"/>
              </w:rPr>
              <w:t>Gallus gallus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(AADN04001305.1)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IV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  <w:lang w:eastAsia="ru-RU"/>
              </w:rPr>
              <w:t>Numida meleagris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(JABXER010000123)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  <w:lang w:eastAsia="ru-RU"/>
              </w:rPr>
              <w:t>Numida meleagris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(JABXER010000123)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II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i/>
                <w:iCs/>
                <w:color w:val="000000"/>
                <w:sz w:val="20"/>
                <w:szCs w:val="20"/>
                <w:lang w:eastAsia="ru-RU"/>
              </w:rPr>
              <w:t>Numida meleagris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(JABXER010000123)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III</w:t>
            </w:r>
          </w:p>
        </w:tc>
      </w:tr>
      <w:tr w:rsidR="00EA4FF8" w:rsidRPr="0055061A" w:rsidTr="00594EB3">
        <w:trPr>
          <w:trHeight w:val="315"/>
        </w:trPr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5’ETS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1,838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74.8%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1,841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74.9%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1,834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74.8%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1,792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75.7%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1,792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75.8% GC</w:t>
            </w:r>
          </w:p>
        </w:tc>
      </w:tr>
      <w:tr w:rsidR="00EA4FF8" w:rsidRPr="0055061A" w:rsidTr="00594EB3">
        <w:trPr>
          <w:trHeight w:val="348"/>
        </w:trPr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18S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1,823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54.4%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1,823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54.4%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1,822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54.3%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1,824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54.4%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1,823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54.4% GC</w:t>
            </w:r>
          </w:p>
        </w:tc>
      </w:tr>
      <w:tr w:rsidR="00EA4FF8" w:rsidRPr="0055061A" w:rsidTr="00594EB3">
        <w:trPr>
          <w:trHeight w:val="396"/>
        </w:trPr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ITS1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2,533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82.2%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2,528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82.1%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2,529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82.2%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2,837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82.7%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2,833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82.6%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5.8S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57.3%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57.3%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57.3%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57.3%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57.3%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ITS2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740 bp 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82.2%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734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82.2%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740 bp 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82.2%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761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82.3%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760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82.2%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28S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4,442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68.0%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4,412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68.1%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4,438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68.0%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4,422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68.0%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4,420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68.0%GC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3’ETS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338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79.3%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335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79.4%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335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79.4%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340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83.2%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340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83.2%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IGS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22,627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68.1%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15,169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69.2%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15,241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68.1%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14,002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67.0% GC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6,530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68.1%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6,562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68.3%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8,223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70.4%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poly-T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19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18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21 bp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47  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44  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49 bp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SV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137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158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139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158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ind w:left="-9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139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157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128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169</w:t>
            </w: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bp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48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57</w:t>
            </w: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48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56</w:t>
            </w: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48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57</w:t>
            </w: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bp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AL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209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303</w:t>
            </w: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209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290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209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290</w:t>
            </w: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206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291</w:t>
            </w: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bp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156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236 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151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236 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161</w:t>
            </w:r>
            <w:r w:rsidRPr="001E42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231 bp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Nme block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794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67.1%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838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66.6%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798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67.4%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UR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1,941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64.0%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1,937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64.0%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1,937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64.0%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1,959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65.0% GC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1,348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69.4%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1,354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69.4%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1,349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69.2%GC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CT(n)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33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33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33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33 bp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32 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36 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36 bp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IR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93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93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93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95 bp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93 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93 bp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93 bp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EL block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14,414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9,668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71.3%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9,297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71.3%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7,057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71.0% GC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VAL block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574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80.7%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571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80.4%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571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80.4%GC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poly-A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 bp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B8A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 bp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UR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728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77.5%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754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78.2%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723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77.6%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VAL block (insertion)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975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77.6%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UR (insertion)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E59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719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77.2%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VAL block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3,766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76.4%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2400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75.6%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2,400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75.6%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2,948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75.9% GC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1,671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81.0%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1,675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81.1%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1,674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80.9%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UR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190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58.4%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190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58.4%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191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58.6%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191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58.6%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160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62.1%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169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62.1%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169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62.1% GC</w:t>
            </w:r>
          </w:p>
        </w:tc>
      </w:tr>
      <w:tr w:rsidR="00EA4FF8" w:rsidRPr="0055061A" w:rsidTr="00594EB3">
        <w:tc>
          <w:tcPr>
            <w:tcW w:w="8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Full rDNA repeat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34,498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69.1%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27,000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70.0%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27,096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69.4% GC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18,695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70.5% GC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20,348 bp</w:t>
            </w:r>
          </w:p>
          <w:p w:rsidR="00EA4FF8" w:rsidRPr="001E424F" w:rsidRDefault="00EA4FF8" w:rsidP="00594E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E424F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71.2% GC</w:t>
            </w:r>
          </w:p>
        </w:tc>
      </w:tr>
    </w:tbl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EA4FF8" w:rsidRDefault="00EA4FF8">
      <w:r>
        <w:br w:type="page"/>
      </w:r>
    </w:p>
    <w:p w:rsidR="00EA4FF8" w:rsidRPr="001E424F" w:rsidRDefault="00EA4FF8" w:rsidP="001E424F">
      <w:pPr>
        <w:spacing w:before="480" w:after="0" w:line="240" w:lineRule="auto"/>
        <w:outlineLvl w:val="0"/>
        <w:rPr>
          <w:rFonts w:ascii="Times New Roman" w:hAnsi="Times New Roman"/>
          <w:b/>
          <w:bCs/>
          <w:kern w:val="36"/>
          <w:sz w:val="48"/>
          <w:szCs w:val="48"/>
          <w:lang w:eastAsia="ru-RU"/>
        </w:rPr>
      </w:pPr>
      <w:r w:rsidRPr="001E424F">
        <w:rPr>
          <w:rFonts w:ascii="Times New Roman" w:hAnsi="Times New Roman"/>
          <w:b/>
          <w:bCs/>
          <w:color w:val="000000"/>
          <w:kern w:val="36"/>
          <w:sz w:val="28"/>
          <w:szCs w:val="28"/>
          <w:lang w:eastAsia="ru-RU"/>
        </w:rPr>
        <w:t>II. Supplementary Data</w:t>
      </w:r>
    </w:p>
    <w:p w:rsidR="00EA4FF8" w:rsidRDefault="00EA4FF8" w:rsidP="001E424F">
      <w:pPr>
        <w:spacing w:after="0" w:line="240" w:lineRule="auto"/>
        <w:jc w:val="both"/>
        <w:outlineLvl w:val="1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EA4FF8" w:rsidRPr="001E424F" w:rsidRDefault="00EA4FF8" w:rsidP="001E424F">
      <w:pPr>
        <w:spacing w:after="0" w:line="240" w:lineRule="auto"/>
        <w:jc w:val="both"/>
        <w:outlineLvl w:val="1"/>
        <w:rPr>
          <w:rFonts w:ascii="Times New Roman" w:hAnsi="Times New Roman"/>
          <w:b/>
          <w:bCs/>
          <w:sz w:val="36"/>
          <w:szCs w:val="36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>Data S1.</w:t>
      </w:r>
      <w:r w:rsidRPr="001E424F">
        <w:rPr>
          <w:rFonts w:ascii="Times New Roman" w:hAnsi="Times New Roman"/>
          <w:b/>
          <w:bCs/>
          <w:i/>
          <w:iCs/>
          <w:color w:val="000000"/>
          <w:sz w:val="24"/>
          <w:szCs w:val="24"/>
          <w:lang w:val="en-US" w:eastAsia="ru-RU"/>
        </w:rPr>
        <w:t xml:space="preserve"> </w:t>
      </w: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 One full rDNA repeat annotation of </w:t>
      </w:r>
      <w:r w:rsidRPr="001E424F">
        <w:rPr>
          <w:rFonts w:ascii="Times New Roman" w:hAnsi="Times New Roman"/>
          <w:b/>
          <w:bCs/>
          <w:i/>
          <w:iCs/>
          <w:color w:val="000000"/>
          <w:sz w:val="24"/>
          <w:szCs w:val="24"/>
          <w:lang w:val="en-US" w:eastAsia="ru-RU"/>
        </w:rPr>
        <w:t xml:space="preserve">N. meleagris </w:t>
      </w: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>in JABXER010000123 contig</w:t>
      </w:r>
    </w:p>
    <w:p w:rsidR="00EA4FF8" w:rsidRPr="000B5E25" w:rsidRDefault="00EA4FF8" w:rsidP="001E424F">
      <w:pPr>
        <w:spacing w:after="0" w:line="240" w:lineRule="auto"/>
        <w:rPr>
          <w:rFonts w:ascii="Times New Roman" w:hAnsi="Times New Roman"/>
          <w:color w:val="000000"/>
          <w:sz w:val="20"/>
          <w:szCs w:val="20"/>
          <w:lang w:val="en-US" w:eastAsia="ru-RU"/>
        </w:rPr>
      </w:pP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LOCUS      JABXER010000123       18695 bp    DNA     linear   UNA 14-AUG-2022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DEFINITION  Numida meleagris breed Indigenous isolate YPT65100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HiC_scaffold_123, whole genome shotgun sequence.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ACCESSION   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VERSION     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KEYWORDS WGS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SOURCE      Numida meleagris (helmeted guineafowl)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ORGANISM  Numida meleagris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Eukaryota; Metazoa; Chordata; Craniata; Vertebrata; Euteleostomi;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Archelosauria; Archosauria; Dinosauria; Saurischia; Theropoda;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Coelurosauria; Aves; Neognathae; Galloanserae; Galliformes;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Numididae; Numida.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FEATURES             Location/Qualifiers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source          &lt;1..&gt;18695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/organism="Numida meleagris"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/mol_type="genomic DNA"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/submitter_seqid="HiC_scaffold_123"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/isolate="YPT65100"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/db_xref="taxon:8996"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/sex="male"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/tissue_type="blood"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/dev_stage="adult"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/ecotype="Domestic-HGF, assemble"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/note="breed: Indigenous"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/label="breed: Indigenous source Numida meleagris"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misc_RNA        1..1792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/label="5'ETS"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rRNA            1793..3616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 /label="18S"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misc_feature    3617..6453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/label="ITS1"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rRNA            6454..6610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/label="5.8S"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misc_feature    6611..7371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/label="ITS2"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rRNA            7372..11793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 /label="28S"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misc_RNA        11794..12133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  /label="3'ETS"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motif           12134..12177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/label="PolyT-region"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misc_feature    12134..18695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/label="IGS_II"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misc_difference 12218..13323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/label="SV-AL"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12218..12265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/label="SV"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12266..12416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/label="AL"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motif                12295..12301</w:t>
      </w:r>
    </w:p>
    <w:p w:rsidR="00EA4FF8" w:rsidRPr="001E424F" w:rsidRDefault="00EA4FF8" w:rsidP="001E424F">
      <w:pPr>
        <w:spacing w:after="0" w:line="240" w:lineRule="auto"/>
        <w:ind w:left="720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/label="PolyT-region"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motif                12324..12330</w:t>
      </w:r>
    </w:p>
    <w:p w:rsidR="00EA4FF8" w:rsidRPr="001E424F" w:rsidRDefault="00EA4FF8" w:rsidP="001E424F">
      <w:pPr>
        <w:spacing w:after="0" w:line="240" w:lineRule="auto"/>
        <w:ind w:left="720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/label="PolyT-region"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12417..12470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/label="SV"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12471..12695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/label="AL"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12696..12751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/label="SV"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12752..12977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/label="AL"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12978..13031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/label="SV"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13032..13267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/label="AL"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13268..13323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/label="SV"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motif           13335..13370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/label="CT-repeats"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misc_difference 13371..14172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/label="Nme"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13371..13478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/label="Nme"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13479..13669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/label="Nme"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13670..13851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/label="Nme"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13852..13983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/label="Nme"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motif                14083..14099</w:t>
      </w:r>
    </w:p>
    <w:p w:rsidR="00EA4FF8" w:rsidRPr="001E424F" w:rsidRDefault="00EA4FF8" w:rsidP="001E424F">
      <w:pPr>
        <w:spacing w:after="0" w:line="240" w:lineRule="auto"/>
        <w:ind w:left="720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/label="PolyT-region"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14135..14172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/label="Nme"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misc_difference 14173..15526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/label="Unique 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motif                 14673..14687</w:t>
      </w:r>
    </w:p>
    <w:p w:rsidR="00EA4FF8" w:rsidRPr="001E424F" w:rsidRDefault="00EA4FF8" w:rsidP="001E424F">
      <w:pPr>
        <w:spacing w:after="0" w:line="240" w:lineRule="auto"/>
        <w:ind w:left="720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/label="PolyT-region"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15033..15125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/label="IR"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misc_difference 15527..16097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 Repeat Block"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15527..15618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/label="Val_F"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15619..15702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/label="Val_A"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15703..15787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/label="Val_B"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15788..15872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/label="Val_B"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15873..15956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/label="Val_B"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15957..16041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/label="Val_B"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16042..16097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/label="Val_FC"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misc_difference 16098..16851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/label="Unique 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16284..16375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/label="IR"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misc_difference 16852..18526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 Repeat Block"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16852..16926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/label="Val_F"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16927..17010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/label="Val_B"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17011..17094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/label="Val_C"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17095..17180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17181..17265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/label="Val_D"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17266..17349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/label="Val_B"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17350..17434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/label="Val_C"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17435..17520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17521..17605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/label="Val_D"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17606..17689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/label="Val_B"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17690..17773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/label="Val_C"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17774..17859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/label="Val_C"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17860..17945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17946..18029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/label="Val_A"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18030..18113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/label="Val_A"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18114..18199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18200..18283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/label="Val_D"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18284..18370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18371..18456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/label="Val_E"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repeat_region   18457..18526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/label="Val_FC"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misc_difference 18527..18695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    /label="Unique 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motif                  18666..18672</w:t>
      </w:r>
    </w:p>
    <w:p w:rsidR="00EA4FF8" w:rsidRPr="001E424F" w:rsidRDefault="00EA4FF8" w:rsidP="001E424F">
      <w:pPr>
        <w:spacing w:after="0" w:line="240" w:lineRule="auto"/>
        <w:ind w:left="720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/label="PolyT-region"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         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ORIGIN      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 1 aggagagagt gcggactctg ctcctgaggc ggcggtgtag cgggcgctcg cgagcacgtt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 61 ggactggccg gcgagacacg aggcttgggc ggcggtggcg gcggtgtttt cgggcgtcgg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121 ttcgttgcgt cgatccggtg gcctcggcga gttcctccgt ccccgtgccg ccgctcggtg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181 gtctccggcc ggtccctcgg gcgaggggtg aaaaaaagcc ggcgaaggcg agagagaagc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241 agggcgagga gaagctggct cccgcgaagc cgggccgtac gccgacgaga aggcgagagt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301 gggaaaggga aagacagtcg aaagggaacc gtctcgcggg gccggtccgc cggcacccga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361 acggacggac gaaggaacgc ggaagggccg ggggagtccc cggtgggggt cccgtcgcgc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421 tcggtgaaga cgacgggagc cggagctcgt gggtcgtggc ggcggcgcct ctatctcctt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481 tcgcacctca ttctcacccg cacgcgggag ccccgtctga tcctgtggcg ctcctcgggc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541 gcgtcggaga ggcttcccgg cgggccggct ctcagggccg gtgttcaggc acgggcgagc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601 acctctccaa gagcgttgcc cacgcacacc cacccgcact tgcgcgcgcg gggctttccg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661 ccgcgccccc cgggaagggc tcgcgccttc cctcctcttc ttgccttttt tctgtcgatc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721 gatgaggcca ctcgggtcgc gtcggagagg gcccccggcg ggccggcact tccgcgctcc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781 cccgtcccgg ggcggcggcg gcggcggcgt ccggtgttca ggcacgggcg gcctcctctc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841 cagctcgctt cccgtcgtcc gcgaggcgag gcgctcgccc gctggagcga gggcggcggc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901 ggcggcggcg gcgtcttcgg ggcttgcagc ccggccgcgc tcgctcgtcc gcccgccccg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 961 cccgtccgtc cgccgcctcg gcaccgaagg gctcgcctga gcgaatccag ctgtgtgacg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1021 gccgagcggc cccgcgagcc gcaggcgtac cgcgttcgtc gcgcgaggcg ccggcgccgg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1081 cctcggttcg gggcccgtcg ggtgccggcc gcgagcagcg agccggcggg gtggcaaccg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1141 aggaaaaccg gcaagggagc cgacgagaag ggaaaaggaa gcgcagacga gggggctgcg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1201 cccgcccgag cgggcgagtc ccagagccgt gggttttcct gccgcgtccc cgcccgctgc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1261 ggagcgtgcc gccccgggaa aagaaagaaa gggtccccgg tccgggggtc gcgcccgcct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1321 cgaggtcgcg ttctcctcta gcacgtccgc cggtggcggc ggcggcggcg gcggggcttt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1381 ccccgtccgc ccgcccgccc gtccgcctgt ccgtccgctt cgccgccggt cccggagggc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1441 gggtcagccc cggccgtcgc ggcgccgcgt cgcgcgcgcg cgctcgcgtc cggctctcgc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1501 gggagagccc ggagcgcgcc gcccgaaaag ctgcgcagcg gtccccgctc cttccccgcg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1561 tgggggaggt cggcggggcc gccccggggg tcgggcgcgt ctcccgtcgt cggccgagcg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1621 cgacggagag ccgccctccc cgccgagagg cgttcgcccc ggcggccgcc gtcgccgacc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1681 ccgccgagaa agggaaagcc cgaagcgagc cgagccgagc gtgagagaga gagagagaga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1741 gaggtcggcg gcgggccggg cccgtcgggt cgcgcgtgcc ccgtggcgcg gctacctggt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1801 tgatcctgcc agtagcatat gcttgtctca aagattaagc catgcatgtc taagtacaca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1861 cgggcggtac agtgaaactg cgaatggctc attaaatcag ttatggttcc tttggtcgct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1921 cccctcccgt tacttggata actgtggtaa ttctagagct aatacatgcc gacgagcgcc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1981 gacctccggg gacgcgtgca tttatcagac caaaaccaac ccgggctcgc ccggcggctt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2041 tggtggactc tagataacct cgagccgatc gcacgccccc gtggcggcga cgacccattc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2101 gaatgtctgc cctatcaact ttcgatggta ctgtctgtgc ctaccatggt gaccacgggt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2161 aacggggaat cagggttcga ttccggagag ggagcctgag aaacggctac cacatccaag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2221 gaaggcagca ggcgcgcaaa ttacccactc ccgacccggg gaggtagtga cgaaaaataa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2281 caatacagga ctctttcgag gccctgtaat tggaatgagt ccactttaaa tcctttaacg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2341 aggatccatt ggagggcaag tctggtgcca gcagccgcgg taattccagc tccaatagcg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2401 tatattaaag ttgctgcagt taaaaagctc gtagttggat cttgggatcg agctggcggt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2461 ccgccgcgag gcgagctacc gcctgtccca gcccctgtct ctcggcgccc cctcgatgct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2521 cttaactgag tgtcccgcgg ggcccgaagc gtttactttg aaaaaattag agtgttcaaa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2581 gcaggctggc cgccggaata ctccagctag gaataatgga ataggactcc ggttctattt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2641 tgttggtttt cggaaacggg gccatgatta agagggacgg ccgggggcat tcgtattgtg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2701 ccgctagagg tgaaattctt ggaccggcgc aagacgaact aaagcgaaag catttgccaa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2761 gaatgttttc attaatcaag aacgaaagtc ggaggttcga agacgatcag ataccgtcgt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2821 agttccgacc ataaacgatg ccgactcgcg atccggcggc gttattccca tgacccgccg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2881 ggcagctccc gggaaaccca agtctttggg ttccgggggg agtatggttg caaagctgaa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2941 acttaaagga attgacggaa gggcaccacc aggagtggag cctgcggctt aatttgactc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3001 aacacgggaa acctcacccg gcccggacac ggacaggatt gacagattga gagctctttc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3061 tcgattccgt gggtggtggt gcatggccgt tcttagttgg tggagcgatt tgtctggtta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3121 attccgataa cgaacgagac tctggcatgc taactagtta cgcgaccccc gagcggtcgg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3181 cgtccaactt cttagaggga caagtggcgt tcagccaccc gagattgagc aataacaggt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3241 ctgtgatgcc cttagatgtc cggggctgca cgcgcgctac actgactggc tcagcttgtg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3301 tctaccctac gccggcaggc gcgggtaacc cgttgaaccc cattcgtgat ggggatcggg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3361 gattgcaatt attccccatg aacgaggaat tcccagtaag tgcgggtcat aagctcgcgt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3421 tgattaagtc cctgcccttt gtacacaccg cccgtcgcta ctaccgattg gatggtttag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3481 tgaggtcctc ggatcggccc cggcggggtc ggccacggcc ctgccggagc gtcgagaaga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3541 cggtcgaact tgactatcta gaggaagtaa aagtcgtaac aaggtttccg taggtgaacc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3601 tgcggaagga tcattaccgg ggccgaggcc gtggccgtgg ccgaggccgg gcgtccggcc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3661 gcggccggca gtgccgtcgc gagcgccgca gcgctccgtc ttccgcgagc ccgctccgcg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3721 cggagcgcgg ctcctccccg cgaaagcgag aaactcccaa gtcgctccgc gcgcccggcg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3781 agagagagag aagcgagagc aagggcgcgg agcgccgccg ccgggccgcg tgcggggcgc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3841 gccgagcccg cgggtgccgc gcgcgtcctc ctccctccgt cgtccgagcc ctcctcgtcc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3901 gtccgtctcg tccgcccgcc ccgccccgtc ccgtcccgcc gctcgtcgcc tcacggaggc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3961 gagcgagcga gcgagggcga gggccgcggg gtctggtcgg cgggtcggcg ggcggtggcg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4021 cgtggccggg gggtgtgggg gcgcgctccg ggcccgcggt gcggcgcccc gccgccccgg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4081 gcgccggtcc gccgccggtc cgcccgacgc cgggtccggt ccgtccggtg tcgtcctcgc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4141 tgccgtgccg tgccgcgccg tgccgcgcgc cggccggctg ccgcgcgctc gcgcgcgttc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4201 ctccccgagc ctcgcctcgc cttggtcgcc gctctccggg gcgccggtcc cgcgtccgtc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4261 ccgctccgac cgcggggtcg gggctgggcg gcggcggcgg gtgggggggg ggggaaggac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4321 ggctctcccg tcccctcgct cggccggaag cccgccgccg gccctcgccg ccgccgccgc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4381 cggcaccccg agtccgctcg agggaaagcc gcgcggacgg cggcgcgggg gcaggccgcg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4441 ggcggcgggc tcgagcgtgc agggggcgag aagccggccg cttcccccgg cccccccccc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4501 agcccgctct ttccccggcc cccgcgggga ggacggggtc ggtccgcggg cggccgcgga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4561 gccgcggtcg accgaccgag ggcgggcgcc gagggggctc cgccgcgttc gcgcggcagc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4621 gggcgggcgg ccgagcgagc cggcagcgag gcctccgggc ggcttgggtc ccgcgcgggc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4681 ggtccgagcc gcgtttctcc tcccgggcgc agctgccgcc gggcgccggg ttaccgaggg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4741 aaaccccggg ccccgggatg gaggacgagg tggtggcggc gggcgacggg cgcgcccccg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4801 cgggcggacg ctcccccgag gggcgccggg gccggctggc gggtgccggg tctcccctcg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4861 gcgccccgcc ccgccccgct ccgctccgct cggccggccg cggccggcgg gcgggcgggc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4921 gggcggggga ggcacccccg cggggccttc gggtcgtttc cctcacccca gggccaggta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4981 cctagcgtcc gcgcctctgc gcgcacgtcc ggtggttgcg ggggctgggg accggcaccg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5041 agcgggccgc gttcccccca ccccgacccc gacgtcggcc gcagggccgg gcggaggttt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5101 aaagactcgg gcggcccgcg gcgcgtcccg ccaggggcgg ggccgggggc ggtcggcggg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5161 ccggcgggcc gccgggaagg gctcggttcg gtgggggggg gggcgcggcg gcgcgcccct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5221 cccctccctc tcccctgccg tctcccttcc ccggcggtcc cgccggcggc tgccgccgcc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5281 gccgcgctct cgctcctcgg cgggcgggcc cgggccggag aggggttcta ccctgtcccc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5341 cctctccgcg gcctcggtct cgggcagaga gggttgacgc gcgcgcgcgc gcgcgcgctc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5401 gcgcgcccgc gccggctccg gccgatccga tccgagccgc tggcgttcgg agcgggccga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5461 ggcgcgggtc tcggccccgc cgctcctcgc ggcggcggct gccttcctgg cgcggcctcc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5521 cctccccgcc tttcggccgt cttccgcgcg cgcggccgag gcgcctcgcg ccgcctccgc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5581 cgggcgtcgc cgccgctcgc cacccggccg agccccgccg cacgccgcgt cctctccttc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5641 gtctccgccg ccgccgccgc ctcccaccgc gcttgtcgcc ctcggccccg ccggccgcgc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5701 cgggcgagcg ggcgggcggt ccggcgtggg gcgtcccgca gccggtctcc gcgcggaggc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5761 gcggggagcg ggcgccgctc cgggatccgt ccccgtcccg cccgccgccg ggcgcgcgtc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5821 cgccgcgggc gcgccgccag ggcgagcgag aggaggaggc ggcggagggc gcggggcggg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5881 agaggagggc gaaaggcgag gctcgcgtcg tggggtcggc gcgcgcggcg cccggagggg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5941 gggcgaggcc gaggcgtctc ggtcggtcgc ggtcggtcgg ccggccggcc ggcggcggag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6001 gtccgccgcg gagggagggc gccgtgccgt gccgtgccgt gccggtccgg cgcgggccgg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6061 ggcggcgcgt cgtgccgcgc gcgtctcctc ctcctgttct cgggccgagc cgagccgggc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6121 gcctggtccg gccccgaagc gagacagggc cgtttcccca gggtgggagc gagggctccc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6181 cggcccttct cgttcgggtg cgctgtggcg gccgcccacg ggcggctccc ttccccactc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6241 gttgtcgtgt gctggtgcgg tcagcggagg cgacgctcct ccgccccgcg gtcggtcggt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6301 cggtcggtcg tcccggcgtc ggggcgggcc gggccgggcc gggccgcggg gcgtcactcg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6361 ggaggagcgc cttcgggaaa gaaaggcgag agagagagag agagagaaac gagagggcac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6421 ccccgcgcgc gcgggccggt gcggcaagtc agacaactct tagcggtgga tcactcggct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6481 cgtgcgtcga tgaagaacgc agctagctgc gagaattaat gtgaattgca ggacacattg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6541 atcatcgaca cttcgaacgc acttgcggcc ccgggttcct cccggggcta cgcctgcctg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6601 agcgtcgctt gacggtcaat cgccgagggc cgccgtccgc cgccgccgcc tccggggcgg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6661 cggcgaaggc ggcggccgcg cggcgcggct ggggcgcctc gcaggcccgc gcgtcccgcc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6721 ggtgggcggg gtcgggggtc cgtccttccg tccgcccggt cggtcggtcg gtcgtccggt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6781 acccccgccg ccccgcccgg cggcggtggc gcgccgcggg ccttcgtccc cctaagtcga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6841 gacccaggtc ggggagctcg cccggcgagc gagctccccg cgctcccgga gcgcccgctt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6901 gggccgagct cgtccccacg gggcggccgg gctttccggg tcggtcgcgc ggtcgggggc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6961 cggtcggtcg gttgtccggc cggccggccc tcggcccgga ggagcgttcc gcgccctccc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7021 cggccccgcg cgcggctgcc tgcgggtcgc gttaccggcg gcggtagcgc gccgtgctgc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7081 cgcgcgcgcg cggcgctgcg gggggggcga ggcgcgtccg ccctccggtc gtgcgtccgt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7141 ccgtccgtct cgcccggcga gtccccgcgg gtccgtctct ggccgccggc ggcggcggtg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7201 gcggcggcgg cggcggcggc ggcggtcgtt ccttcgtcgg tccgtccgtc cgtccgtcgg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7261 ctccccgccc gcccgcccgc cgtcggttcc gtccgggcgt cctccgcgtc gggagtctgc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7321 ttcgcctccg agcggggaac cgcgaggttt cccggcggcc ggctttccga tcgcgacctc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7381 aggtcagacg tggcgacccg ctgaatttaa gcatattagt cagcggagga aaagaaacta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7441 acgaggattc cctcagtaac ggcgagtgaa gagggaagag cccagcgccg aatccccgcc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7501 ccgcggtggg gcgcgggaag tgtggcgtac ggaagccccc atccccggcg ccgctctcgg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7561 ggggcccaag tccttctgat cgaggcccag cccgcggacg gtgtgaggcc ggtagcggcc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7621 ccccggcgcg ccgggcccgg ggcttctcgg agtcgggttg cttgggaatg cagcccaaag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7681 cgggtggtaa actccatcta aggctaaata ccggcacgag accgatagcc aacaagtacc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7741 gtaagggaaa gttgaaaaga actttgaaga gagagttcaa gagggcgtga aaccgttaag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7801 aggtaaacgg gtggggtccg cgcagtcggc ccggaggatt caacccggcg ggccaaggtc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7861 ggccggcgcg ggcgccgtcg gatccccgcc tccgcctccc ctccgtcctt ccccttcgcc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7921 ggggcggggc gggcccaggg ggggcgggcg ggccggggac cgccgcccgg ccggcgtccg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7981 gcccccgtcg ggcgcatttc ctccgcggcg gtgcgccgcg accggctccg ggacggccgg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8041 gaagggctgc cggcgggcag gtggcccggc gccgcgcgag cggcggcggg tgttagagcc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8101 gccgggcccc gacggtcgcc gaatcccggg gccgagggag aggaccgccg ccgcgccctc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8161 ccccggaggg gggcggcccc ccggagggtc cctcgccgga ccggcgtcgg gccggccgcg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8221 cctcgccgcc gccgccgccg ccgccgccgc tctctcgttc cccgcctcgg gtccgcccgg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8281 ggcgcggggg cggggggggt ggccggcgcg cgagcgagcg gcgcggcgcg cgcctccagc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8341 ccggcgcggg cgaggcgggg gccgccgggg gggacgaacc ttcccccttc cctggctcgg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8401 gcccgctcct cgctcctggc ggggagcggc gcccgttccg ctcgggggac gggcccgccg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8461 gcccccggcg ccgctgtttc cgaccggggc ggactgcgct cagtgcgccc cgaccgcgcg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8521 gcgccgccgg gccgggctcg ggccacgccg aggcgctcgg ggtccgcggc gacgtcggct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8581 acccacccga cccgtcttga aacacggacc aaggagtcta gcacgcgcgc gagtcggcgg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8641 ctcgcgcgaa agcccgcggc gcaatgaagg tgagggccgg cgcgcgccgg ctgaggtggg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8701 atcccggggc ggcaggccgg aaggccccgg gcgcaccacc ggcccgtctc gcccgcctcg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8761 ccggggaggt ggagcatgag cgcgcgtgct aggacccgaa agatggtgaa ctatgcctgg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8821 gcagggcgaa gccagaggaa actctggtgg aggtccgtag cggtcctgac gtgcaaatcg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8881 gtcgtccgac ccgggtatag gggcgaaaga ctaatcgaac catctagtag ctggttccct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8941 ccgaagtttc cctcaggata gctggcgctc tcggtggcgg ggcagtttta cccggtaaag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9001 cgaatgatta gaggtcttgg ggccgaaacg atctcaacct attctcaaac tttcaatggg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9061 taagacgccc ggctcgctgg cgtggagccg ggccgtggaa tgcgagcgct cagtgggcca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9121 cttttggtaa gcagaactgg cgctgcggga tgaaccgaac gccgggttaa ggcgcccgat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9181 gccgacgctc atcagagccc agaaaaggtg ttggttgatc tagacagcag gacggtggcc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9241 atggaagtcg gaacccgcta aggagtgtgt aacaactcac ctgccgaatc aactagccct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9301 gaaaatggat ggcgctggag cgtcgggccc atacccggcc gtcgccggcg gtgcggagcc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9361 gcgggggcta cgccgcgacg agtaggaggg ccgctgcggt gcgcctggaa gcctggggcg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9421 cgggcccggg tggagccgcc gcaggtgcag atcttggtgg tagtagcaac tattcaaacg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9481 agagctttga aggccgaagt ggagcagggt tccatgtgaa cagcagttga acatgggtca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9541 gtcggtccta agcgataggc gagcgccgtt ccgaagggac gggcgatggc ctccgttgcc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9601 ctcggccgat cgaaagggag tcgggttcag atccccgaat ccggagcggc ggagacgggc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9661 gccgcgaggc gcccagtgcg gtaacgcaag cgatcccgga gaagccggcg ggagccccgg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9721 ggagagttct cttttctttg tgaagggccg ggcgccctgg aacgggttcg ccccgagaga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9781 ggggcccgcg ccttggaaag cgtcgcggtt ccggcggcgt ccggtgagct ctcgctggcc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9841 cgtgaaaatc cgggggagag ggtgtaaatc tcgcgccggg ccgtacccat atccgcagca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9901 ggtctccaag gtgaacagcc tctggcatgt tggaccaatg taggtaaggg aagtcggcaa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 9961 gccggatccg taacttcggg ataaggattg gctctaaggg ctgggtcggt cgggctgggg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10021 cgcgaagcgg ggctgggcgc gcgccgcggc tggacgaggc gccgcccgcc cccgcctccc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10081 ttcccccgcc cccccgctcg ccggggggcg ccgggggggg ggtgccggcg ggcggcgcgg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10141 cggcggcgac tctggacgcg cgccgggccc ttcccgtgga tcgccccagc tgcggcgggc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10201 gccgcccgcc cccctccttg cccctccgcc cctccgcccc cggcgccctc ccgcccgtcc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10261 cccccgctcc cctccctccg cccgagccgc ccgctccgcc ggcgcggcga ggcgcggggg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10321 ggccccgggg aggcgcgggg ggctccgggc ggggggggcc ccgccggcgg cgccgggggg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10381 gcggtcccgg gcgggggggg tctccgggcc ggcgccccgc ctcggccggc gcctagcagc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10441 cggcttagaa ctggtgcgga ccaggggaat ccgactgttt aattaaaaca aagcatcgcg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10501 aaggcccgcg gcgggtgttg acgcgatgtg atttctgccc agtgctctga atgtcaaagt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10561 gaagaaattc aatgaagcgc gggtaaacgg cgggagtaac tatgactctc ttaaggtagc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10621 caaatgcctc gtcatctaat tagtgacgcg catgaatgga tgaacgagat tcccactgtc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10681 cctacctact ctccagcgaa accacagcca agggaacggg cttggcggaa tcagcgggga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10741 aagaagaccc tgttgagctt gactctagtc tggcgctgtg aagagacatg agaggtgtag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10801 aataagtggg aggccccgcg gtcgcgcgac ccgcgccgcg gcccggccgc cggtgaaata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10861 ccactactct gatcgttttt tcacttaccc ggtgaggcgg gggggcgagc cccgaggggc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10921 tctcgcttct ggcgccaagc gggcggctca agcgcgccgg ccgcgacccg ctccggggac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10981 agcgtcaggt ggggagtttg actggggcgg tacacctgtc aaagcgtaac gcaggtgtcc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11041 taaggcgagc tcagggaggc cagaaacctc ccgtggagca gaagggcaaa agctcgcttg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11101 atcttgattt tcagtacgaa tacagaccgt gaaagcgggg cctcacgatc cttctgactt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11161 tttgggtttt aagcaggagg tgtcagaaaa gttaccacac agggataact ggcttgtggc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11221 ggccaagcgt tcatagcgac gtcgcttttt gatccttcga tgtcggctct tcctatcatt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11281 gtgaagcaga attcaccaag cgttggattg ttcacccact aatagggaac gtgagctggg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11341 tttagaccgt cgtgagacag gttagtttta ccctactgat gatgtgttgt tgcgctagta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11401 atcctgctca gtacgagagg aaccgcaggt tcagacattt ggtgtatgtg cttggctgag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11461 gagccactgg agcgaggcta ccatctgtgg gattatgact gaacgcctct aagtcagaat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11521 cccccctaaa cgtagcgata ccgcagcgcc gaggcgcctc ggtgggctcg cgatagccgg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11581 ccgcgtggcc ggtgcggagc gccgctcgtg gtcgggaccg gagcgcggcc ggatgcggcg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11641 ccgcctctcc cccgccgcgt accgcacgtt cgtggggcac ccggtgctaa atcattcgta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11701 gacgacctga ttctgggtcg gggtttcgta cgtagcagag cagctccctc gctgcgatct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11761 attgagagtc agccctcgac acaagctttt gtcggccggg ggaggcgagg ctcgccgcgg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11821 cgcggcgcgg ctccggcgcg ggccggggcc ggggccgggg ccgggcgggc ggcgctcgtc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11881 tcttcccctt ggtcttcctc cgggtcctcc tctgcccgct cgcctgcgcc gccggcgagg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11941 cgaggggagg ggagggggaa ggggacgcgg ttccgcgcgc gcgggcgcgc gccggtcccc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12001 ttccttccgt ttcctcccgc cggagccggg gggttgacct ggcgggccgg ggaggggcgg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12061 gcggtcgtcc cgctgggcgg cggggcagcc gcccgaccca cccgctcggt cgggggttga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12121 cctggcggcc ggcttttttt tttttttttt tttttttttt tttttttttt ttcttttccc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12181 ccttgggagc cgtcggctcg ccgatgggcc tcccgcccgg gaagaccacc cctgacgaga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12241 cggagcgggt agacctggcg ggcggttatt tattcctccc cccccccccc ccgctttttt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12301 taaaaatatt ttaattttta ttcttttttt attaattcat tcgtccgtcc gcccgttcca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12361 gttcttggcg agccgagccg agccgagccg agccgagccg agccgagccg agccgagggt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12421 cagacgaggc ggccgtgacg acgatggagc gggtagacct ggcgggcggg tttttttttt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12481 ttttttcttt ttttaatttt ttttcttttt ttaatttttt tattcgattt tttatttttt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12541 tattttttaa tttttttaaa ttttattttt tactcaattt ttcatttttt ttaatttttt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12601 taaatttttt aattcgattt tttttgttgt tttaaatatt tatttattta tttatttatt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12661 caagcgtcca tccgtccgtt cctgttcttg gcgaggggtc agacgaggcg gccgtgacga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12721 cgatgggagc gggtagacct ggcgggcggg gttttttttt tttgtttttt tttttttgtt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12781 tgttttttgt agtttttttt atttttttaa attttgtttt ttaactcgat tttattttta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12841 tatattaatt ttttaattcg attttttatt tttttaattt ttttaaattt tttaaattat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12901 tttatttata tatttattca agcgtccgtc cgcccgttcc agttcttggc gagccgagcc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12961 gagccgagcc gagccgaggt tcagacgagg cggccgtgac gacgatggag cgggtagacc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13021 tggcggccgg cttttttttt attatttttt ttaatttttt ttttaatttt tcttttttct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13081 ttaatttttt aaaatttttt aattcgaatt atttattcat tttatttata tatatttttt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13141 taatttttta aattatttta tttatttatt tattcaaccg tccgtccgtc cgtccgtccc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13201 agttcttggc gagccgagcc gagccgagcc gagccgagcc gagccgagcc gagccgagcc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13261 gagccgaggg tcagacgagg tggccgtgcc gatggagcgg gagggtcaga cctggcggcc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13321 ggtgcctgag cgcgctctct ctctctctct ctctctctct ctctctctct ccccccctcc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13381 caacccgccc cccccccccc cccccccccc cccgaccccc ccgattgttc cggttttcga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13441 catctctgtt ttaaacacgt gggttttttt ttttccttcc cccccccccc cccccccccc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13501 ccgcctttca gggacccctc cccccaccca ccccggcggg gcaggcccga tggctcggcc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13561 ggaccgtcgg catgacccga cggacagagg ccgcccgccc cccaaccgac ccctccgatt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13621 gttccggttt tcgacatctc tattttaaac acgtggggtt ttttttcctc cccccccccc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13681 ccccgccttt cagggacccc tccccccacc caccccggcg gggcaggccc gatggctcgg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13741 ccggaccgtc ggcatgaccc gacggacaga ggccgcccgc cccccaaccg acccctccga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13801 ttgttccggt tttcgacatc tctattttaa acacgtgggg ttttttttcc tccccccccc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13861 cccccccccc gcctttcagg gacccctccc cccacccacc ccggcggggc aggcccgatg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13921 gctcggccgg accgtcggcg cgacccgacg gacagaagcc gcttgccccc caacccccca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13981 accgcttcgc cccgtcggcc cggttcatgt tcctttgtct tttccccggg gagggggggg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14041 gagcggaggg gaaggggggg cgagggggag ttctttattt agtttttttt ttttttttta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14101 tgaataaaac ccccgctttc atccgacggg ggatagacct gatggctcgg ccggaccgtc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14161 ggcgtgactc gaggtctggc gcccctaccc ctctcttcac cccccccccc cccccccccc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14221 cccccccgga tcgcgcccgc ccgccctgat cgggccccgc ttttctatac atacattttt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14281 aaagtttctt ctgcttcttc ttctctctct ctctctctct ctctctctct ctctctctct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14341 ctctctctct ctcccccccc ccctctctct ctctctcgca gacctcgtgc ctcggccgga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14401 cggcggtggc gagactcggc ggcccccgcc cccgtggagc caccgcggcc cgccgtcccg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14461 ccgctttgtt tcgtttctcc ggacggctgg ctttgccttg cccttcttcc gaccgagaga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14521 gcgaccgacc gtcctccgcg aggcgagctg ccctgccgcc ggccgggaga ggagctcggc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14581 cagaggacgg ctcgaacgaa cccgcgaccc agacccccgc cgccccgtct cacgccggcc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14641 tacctctgct gcctgcctcc cgtcttcccg cctttttttt tttttttccc gcgccgaccc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14701 ggcccgagcg agcgagcgag cgagcgagcg agcgagcccg tccgtccgtc cgtccgtccg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14761 tccgctggct gaatccgacg cgctttcccg cccacccggc ccctgctggg cggggtcccc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14821 gcccgcgcct gcgcccttcc cccggaggtc gggggcgcgc ccaagcccgc tcccaagccc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14881 gtgcccgcgc cgtttcttcc agaacggccg aagcgtagaa tctgcctagg gcgggaaaca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14941 cctccaacgg tcgtccggcg accacggtcc acccctcacc ggcgcaccgc accgccccct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15001 ccaccctccc ccccacctcc ccccgccccc gagcccccgc gagccgaacg cggattagct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15061 ttccaatatt cgacggaaaa ccacgggaag agttacctag ccaccgagcg aaaaagtaaa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15121 cggaaataaa taatctttta aaaagtacga aaacgagaac aaacagtcaa agaagcgagc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15181 gagcgagcga gcgagcgagc gagcaaacaa accgacgaga agagtaaaac ccaagagcaa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15241 cagggagact gaagggacgg tctcgcgccg cggccggcca gccggccgcc gaaagcgtcc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15301 tcttggggcg agcaggggcc gccgccgcct cgacccggcc ccgagccggc ggccgcgaga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15361 tctgcacgcc gctgagcgtc ggcgcccggc tctgccggtg cccagagcga gggagggagc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15421 gagcagcggc ggcgttgcgg cggcggcgga ggcggaggcg ttgcggtcgg acggccggcg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15481 gggccagagc ttcccgtgcc ccgagcctcg gcgagtcggc tcggctcggc tcggttcggc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15541 ccggccccga gcggctgcgc gcgggtccgc ccggccgcga acgccggctc cggccgggct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15601 cgaccgctcc gcgcagcccg gctaggggtc gctgccgcgg cggcttgccg agcccggcca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15661 cgtctacccg gctccggccg ggctcgcccg ccccgcgccg cccgcctagg ggtcgctgcc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15721 ggggcggctt gcatcgttcg gccacgtcta cccggctccg gccgggctcg aaccgccccg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15781 cgctgcccgg ctaggggtcg ctgccgcggc ggcttgcatc gttcggccac gtctacccgg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15841 ctccggccgg gctcgaaccg ccccgcgccg cccggctagg ggtcgctgcc gcggcggctt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15901 gcatcgttcg gccacgtcta cccggctccg gccgggctcg cccgccccgc gcagcccggc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15961 taggggtcgc tgccggggcg gcttgcatcg ttcggccacg tctacccggc tccggccggg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16021 ctcgaaccgc cccgcgctgc ccggctaggg gtcgctgccg ggcggcggct tgcctcgctc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16081 ggccacgtct acccagcggg gggggggggg gggggggggg gggggggggg gggggggggg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16141 gggggggggg ggcggggggg gcggacggca cggcgcgctc gctcgaccgc tcgccttgga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16201 aaacgcagca gcagcgcgcg ccgcccggcg agcaccccct acctccctcc cacccccccc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16261 tcaccgcccc gctccgcccc tgtgcccccg cgagccgaac gcggattagc tttccaatac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16321 tcggcggaaa actccgaaag agatgcccgg ccaccgagcg aacaagtcat cggaagtgca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16381 attcaaagac ctttaaaaaa gaacgaaaac gagaacaaac agtcaagcac tcggctcggc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16441 acggcgcggc acggctcggc tcggctcggc ccggccccgc cccgagcggc tgcgcccggg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16501 tccgcccggc cgcgaacgcc ggcggccgcc ccgacccgtg ccggcgttgc ggcggcgggg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16561 gcggcctcga cccggccccc gagcggcggc agcggcggcc gcccgggtgg accacggtcc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16621 gagccgcggc ggccacccgg gtgcgcgctc ggccgagcgg cggcggtcat gtcggcgcgc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16681 cgccgagccg cggcggccgg cgcgagcgag atcctccgga ctcgcgcgcc gcgaccggcg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16741 gcttctgcat gccgctgccg gagcgcccag ggaacgccgg ccggctctcc ctgcctggct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16801 ccggccgaca cgcgagcccc agccggcggc ggcggaagga cgccgccgga gcggctcggg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16861 atcgccggcc ccggagctct ccggcatcgg ctcgtcccgt cccgccccgc cccgccccgc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16921 gcagcccggc taggggtcgc tgccgcggcg gcttgcatcg ttcggccacg tctacccggc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16981 tccggccggg ctcgaccgcc ccgcgccgcc cggctagggg tcgctgccgc ggcggctagc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17041 ctcgctcggc cacgtctacc cggctccggc cgggctcgcc cgccccgcgc cgcccgccta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17101 ggggtcgctg ccgggcggcg gcttgccgag cccggccacg tctacccggc tccggccggg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17161 ctcgcccgcc ccgcgccgcc cggctagggg tcgctgccgc ggcggcttgc cgatcccggc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17221 cacgtctacc cggctccggc cgggctcgaa ccgccccgcg ccgcccggct aggggtcgct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17281 gccgcggcgg cttgcatcgt tcggccacgt ctacccgtct ccggccgggc tcgaccgctc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17341 cgcgcagccc ggctaggggt cgctgccgcg gcggctagcc tcgctcggcc acgtctaccc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17401 ggctccggcc gggctcgaac cgccccgcgc cgcccggcta ggggtcgctg ccgggcggcg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17461 gcttgccgag cccggccacg tctacccgtc tccggccggg ctcgcccgcc ccgcgccgcc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17521 cggctagggg tcgctgccgc ggcggcttgc cgatcccggc cacgtctacc cggctccggc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17581 cgggctcgaa ccgccccgcg ccgcccgcct aggggtcgct gccgcggcgg cttgcatcgt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17641 tcggccacgt ctacccggct ccggccgggc tcgaccgctc cgcgcagcac ggctaggggt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17701 cgctgccgcg gcggctagcc tcgctcggcc acgtctaccc gtctccggcc gggctcgccc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17761 gccccgcgct gcccggctag ggatcgccgc cgcggcggct tgcctcgctc ggccacgtct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17821 acccgtctcc ggccgggctc gaccgcgccc cgcgccgccc gcctaggggt cgctgccggg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17881 cggcggcttg ccgaccccgg ccacgtctac ccggctccgg ccgggctcga ccgccccgcg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17941 cagcccgcct aggggtcgct gccgcggcgg cttgccgagc ccggccacgt ctacccgtct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18001 ccggccgggc tcgaccgccc cgcgcagccc ggctaggggt cgctgccgcg gcgtctagcc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18061 gagcccggcc acgtctaccc gtctccggcc gggctcgccc gccccgcgca gcccggctag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18121 gggtcgctgc cgggcggcgg cttgccgagc ccggccacgt ctacccgtct ccggccgggc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18181 tcgaccgctc cgcgcagccc ggctaggggt cgctgccgcg gcggcttgcc gatcccggcc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18241 acgtctaccc ggctccggcc gggctcgccc gccccgcgca gcccggctag gggtcgctgc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18301 cgggcggcgg cttgccgagc ccggccacgt ctacccggct ccggccgggc tcgaaccgcc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18361 ccgcgcagcc cggctagggg tcgctgcctg gcggcggctt gccgagcccg gccacgtcta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18421 cccggctccg gccgggctcg accgccccgc gctgcccggc taggggtcgc tgccgggcgg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18481 cttgcctcgc tcggccacgt caaccgggct ccgtccgccc ttcgccgtgt tggcgtgggg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18541 ggggcgctgt cgcttcggag ctgccgtagg ggtcgctgcc attttttgcc tcccgttacg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18601 tcaaggtaaa ccccggctgc tgtccgagca gctgccggta gtcggcgccg atggctttgg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   18661 aggccttttt ttgggtgctt tccctgtccg tctat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4"/>
          <w:szCs w:val="24"/>
          <w:lang w:val="en-US" w:eastAsia="ru-RU"/>
        </w:rPr>
        <w:t>//</w:t>
      </w:r>
    </w:p>
    <w:p w:rsidR="00EA4FF8" w:rsidRPr="000B5E25" w:rsidRDefault="00EA4FF8">
      <w:pPr>
        <w:rPr>
          <w:lang w:val="en-US"/>
        </w:rPr>
      </w:pPr>
      <w:r w:rsidRPr="000B5E25">
        <w:rPr>
          <w:lang w:val="en-US"/>
        </w:rPr>
        <w:br w:type="page"/>
      </w:r>
    </w:p>
    <w:p w:rsidR="00EA4FF8" w:rsidRPr="001E424F" w:rsidRDefault="00EA4FF8" w:rsidP="001E424F">
      <w:pPr>
        <w:spacing w:after="0" w:line="240" w:lineRule="auto"/>
        <w:jc w:val="both"/>
        <w:outlineLvl w:val="1"/>
        <w:rPr>
          <w:rFonts w:ascii="Times New Roman" w:hAnsi="Times New Roman"/>
          <w:b/>
          <w:bCs/>
          <w:sz w:val="36"/>
          <w:szCs w:val="36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Data S2. Consensus of </w:t>
      </w:r>
      <w:r w:rsidRPr="001E424F">
        <w:rPr>
          <w:rFonts w:ascii="Times New Roman" w:hAnsi="Times New Roman"/>
          <w:b/>
          <w:bCs/>
          <w:i/>
          <w:iCs/>
          <w:color w:val="000000"/>
          <w:sz w:val="24"/>
          <w:szCs w:val="24"/>
          <w:lang w:val="en-US" w:eastAsia="ru-RU"/>
        </w:rPr>
        <w:t>N. meleagris</w:t>
      </w: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 IGS internal repeats </w:t>
      </w:r>
    </w:p>
    <w:p w:rsidR="00EA4FF8" w:rsidRPr="001E424F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REPEAT REGION SV-AL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 xml:space="preserve">SV 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75%):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GGGTCAGACGAGGNGGCCGTGACGANGAHGNGAGCGGGTAGACCTGGCGGSCGGBG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48 - 57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74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 xml:space="preserve">AL 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TTTTTTTTTTTTTTTTSTTTTTTTWWTTTTKTTTSTTTTTTKWAKTTTTTTWTWNNNTTTTTTWWWWTTTTDTTTTTWAWYTYKNTTTWWWYTTTAWWTWTTWNNNAWTTTTTMATTYKWWTTATTTATTNNTNNNNNTHTTTANNNNNATTTTTTTANNNATTTTTTAAATTWTTTTATTTATTTATTTATTCAANNNCGTCCGTCCGYCCGTTCCAGTTCTTGGCGAGCCGAGCCGAGCCGAGCCGAGCCGAGCCGAGCCGAGCCGAGCCGAGCCGAGCCGA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151 - 236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28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REPEAT REGION Nme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Nme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CCCCCCCCCCCCCCCCCCCCCCCCCCGCCTTTCAGGGACCCCTCCCCCCACCCACCCCGGCGGGGCAGGCCCGATGGCTCGGCCGGACCGTCGGCRYGACCCGACGGACAGAVGCCGCCCGCCCCCCAACCGACCCCYCCGATTGTTCCGGTTTTCGACATCTCTRTTTTAAACACGTGGGKTTTTTTTTCCTT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38 – 193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70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INTERSPERSED REPEAT (IR)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GCCCCCGCGAGCCGAACGCGGATTAGCTTTCCAATAYTCGRCGGAAAACNWCSGRAAGAGWTRCCYRGCCACCGAGCGAAMAAGTMAWCGGAA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92 – 93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57.2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 xml:space="preserve">REPEAT REGION VAL 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CGSCTAGGGGTCGCTGCCNNGCGGCGGCTWGCMKMKYYCGGCCACGTCTACCCGKCTCCGGCCGGGCTCNRMCCGCYCCGCGCMGCC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54 - 92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80.8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Val_F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CGGCTCGNGWTCGNNCCGGCCCCNGAGCNKCTSCGNGCRNNTCSGCYCGKCNNNNNNNNCCGNNTCCSGCCSSGCNCNNCCGCYCCGCGCAGCC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75 – 92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94.9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0B5E25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0B5E25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Val_A</w:t>
      </w:r>
    </w:p>
    <w:p w:rsidR="00EA4FF8" w:rsidRPr="000B5E25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0B5E25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0B5E25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0B5E25">
        <w:rPr>
          <w:rFonts w:ascii="Times New Roman" w:hAnsi="Times New Roman"/>
          <w:color w:val="000000"/>
          <w:sz w:val="20"/>
          <w:szCs w:val="20"/>
          <w:lang w:val="en-US" w:eastAsia="ru-RU"/>
        </w:rPr>
        <w:t>CGSCTAGGGGTCGCTGCCGCGGCGKCTWGCCGAGCCCGGCCACGTCTACCCGKCTCCGGCCGGGCTCGMCCGCCCCGCGCMGCC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87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82.3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Val_B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CGSCTAGGGGTCGCTGCCGSGGCGGCTTGCATCGTTCGGCCACGTCTACCCGKCTCCGGCCGGGCTCGANCCGCYCCGCGCHGCM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84-85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78.8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Val_C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CGGCTAGGGRTCGCYGCCGCGGCGGCTAGCCTCGCTCGGCCACGTCTACCCGKCTCCGGCCGGGCTCGNNCNCGCCCCGCGCYGCC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83-86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81.6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Val_D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CGGCTAGGGGTCGCTGCCGCGGCGGCTTGCCGATCCCGGCCACGTCTACCCGGCTCCGGCCGGGCTCGNMCCGCCCCGCGCMGCC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84-86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81.4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Val_E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CGSCTAGGGGTCGCTGCCGGGCGGCGGCTTGCCGASCCCGGCCACGTCTACCCGKCTCCGGCCGGGCTCGMCCGCCCCGCGCMGCC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86-87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82.6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 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0"/>
          <w:szCs w:val="20"/>
          <w:lang w:val="en-US" w:eastAsia="ru-RU"/>
        </w:rPr>
        <w:t>Val_FC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Consensus (threshold – 85%):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CGGCTAGGGGTCGCTGCCGNNNGGCGGCTTGCCTCGCTCGGCCACGTCWACCSRGCTCCGTCCGCCCTTCGCC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L = 54 – 70 bp</w:t>
      </w: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color w:val="000000"/>
          <w:sz w:val="20"/>
          <w:szCs w:val="20"/>
          <w:lang w:val="en-US" w:eastAsia="ru-RU"/>
        </w:rPr>
        <w:t>GC% ≈ 76.9</w:t>
      </w:r>
    </w:p>
    <w:p w:rsidR="00EA4FF8" w:rsidRPr="000B5E25" w:rsidRDefault="00EA4FF8">
      <w:pPr>
        <w:rPr>
          <w:lang w:val="en-US"/>
        </w:rPr>
      </w:pPr>
      <w:r w:rsidRPr="000B5E25">
        <w:rPr>
          <w:lang w:val="en-US"/>
        </w:rPr>
        <w:br w:type="page"/>
      </w:r>
    </w:p>
    <w:p w:rsidR="00EA4FF8" w:rsidRPr="000B5E25" w:rsidRDefault="00EA4FF8" w:rsidP="00594EB3">
      <w:pPr>
        <w:spacing w:before="480" w:after="0" w:line="360" w:lineRule="auto"/>
        <w:jc w:val="both"/>
        <w:outlineLvl w:val="0"/>
        <w:rPr>
          <w:rFonts w:ascii="Times New Roman" w:hAnsi="Times New Roman"/>
          <w:b/>
          <w:bCs/>
          <w:color w:val="000000"/>
          <w:kern w:val="36"/>
          <w:sz w:val="28"/>
          <w:szCs w:val="28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kern w:val="36"/>
          <w:sz w:val="28"/>
          <w:szCs w:val="28"/>
          <w:lang w:val="en-US" w:eastAsia="ru-RU"/>
        </w:rPr>
        <w:t>III. Supplementary Figures</w:t>
      </w:r>
    </w:p>
    <w:p w:rsidR="00EA4FF8" w:rsidRPr="000B5E25" w:rsidRDefault="00EA4FF8" w:rsidP="00594EB3">
      <w:pPr>
        <w:spacing w:before="240" w:after="0" w:line="360" w:lineRule="auto"/>
        <w:jc w:val="both"/>
        <w:outlineLvl w:val="1"/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Figure S1. Identification of tandem repeat regions in the </w:t>
      </w:r>
      <w:r w:rsidRPr="001E424F">
        <w:rPr>
          <w:rFonts w:ascii="Times New Roman" w:hAnsi="Times New Roman"/>
          <w:b/>
          <w:bCs/>
          <w:i/>
          <w:iCs/>
          <w:color w:val="000000"/>
          <w:sz w:val="24"/>
          <w:szCs w:val="24"/>
          <w:lang w:val="en-US" w:eastAsia="ru-RU"/>
        </w:rPr>
        <w:t>N. meleagris</w:t>
      </w: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 IGS (JABXER010000123) by dot-plot analysis</w:t>
      </w:r>
      <w:r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>.</w:t>
      </w:r>
    </w:p>
    <w:p w:rsidR="00EA4FF8" w:rsidRPr="000B5E25" w:rsidRDefault="00EA4FF8" w:rsidP="00F963D2">
      <w:pPr>
        <w:spacing w:after="0" w:line="240" w:lineRule="auto"/>
        <w:jc w:val="both"/>
        <w:outlineLvl w:val="1"/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</w:pPr>
    </w:p>
    <w:p w:rsidR="00EA4FF8" w:rsidRDefault="00EA4FF8" w:rsidP="00F963D2">
      <w:pPr>
        <w:spacing w:after="0" w:line="240" w:lineRule="auto"/>
        <w:jc w:val="both"/>
        <w:outlineLvl w:val="1"/>
      </w:pPr>
      <w:r w:rsidRPr="0055061A">
        <w:rPr>
          <w:rFonts w:ascii="Times New Roman" w:hAnsi="Times New Roman"/>
          <w:b/>
          <w:noProof/>
          <w:sz w:val="36"/>
          <w:szCs w:val="36"/>
          <w:lang w:val="de-DE"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1" o:spid="_x0000_i1025" type="#_x0000_t75" style="width:447.75pt;height:423pt;visibility:visible">
            <v:imagedata r:id="rId7" o:title="" croptop="16445f" cropbottom="10215f" cropleft="15972f" cropright="26656f"/>
          </v:shape>
        </w:pict>
      </w:r>
    </w:p>
    <w:p w:rsidR="00EA4FF8" w:rsidRPr="00F963D2" w:rsidRDefault="00EA4FF8" w:rsidP="00F963D2">
      <w:pPr>
        <w:spacing w:after="0" w:line="240" w:lineRule="auto"/>
        <w:jc w:val="both"/>
        <w:outlineLvl w:val="1"/>
        <w:rPr>
          <w:lang w:val="en-US"/>
        </w:rPr>
      </w:pPr>
      <w:r w:rsidRPr="00F963D2">
        <w:rPr>
          <w:lang w:val="en-US"/>
        </w:rPr>
        <w:br w:type="page"/>
      </w:r>
    </w:p>
    <w:p w:rsidR="00EA4FF8" w:rsidRPr="00F963D2" w:rsidRDefault="00EA4FF8" w:rsidP="00594EB3">
      <w:pPr>
        <w:spacing w:after="0" w:line="360" w:lineRule="auto"/>
        <w:jc w:val="both"/>
        <w:outlineLvl w:val="1"/>
        <w:rPr>
          <w:rFonts w:ascii="Times New Roman" w:hAnsi="Times New Roman"/>
          <w:bCs/>
          <w:sz w:val="36"/>
          <w:szCs w:val="36"/>
          <w:lang w:val="en-US" w:eastAsia="ru-RU"/>
        </w:rPr>
      </w:pP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Figure S2. VAL repeats in </w:t>
      </w:r>
      <w:r w:rsidRPr="001E424F">
        <w:rPr>
          <w:rFonts w:ascii="Times New Roman" w:hAnsi="Times New Roman"/>
          <w:b/>
          <w:bCs/>
          <w:i/>
          <w:iCs/>
          <w:color w:val="000000"/>
          <w:sz w:val="24"/>
          <w:szCs w:val="24"/>
          <w:lang w:val="en-US" w:eastAsia="ru-RU"/>
        </w:rPr>
        <w:t>N. meleagris</w:t>
      </w:r>
      <w:r w:rsidRPr="001E424F"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  <w:t xml:space="preserve"> IGS. </w:t>
      </w:r>
      <w:r w:rsidRPr="00F963D2">
        <w:rPr>
          <w:rFonts w:ascii="Times New Roman" w:hAnsi="Times New Roman"/>
          <w:bCs/>
          <w:color w:val="000000"/>
          <w:sz w:val="24"/>
          <w:szCs w:val="24"/>
          <w:lang w:val="en-US" w:eastAsia="ru-RU"/>
        </w:rPr>
        <w:t>The figure was plotted using the maximum likelihood method. Highly degenerated Val_F and Val_FC repeats were not included in the phylogenetic analsis.</w:t>
      </w:r>
    </w:p>
    <w:p w:rsidR="00EA4FF8" w:rsidRPr="00F963D2" w:rsidRDefault="00EA4FF8" w:rsidP="001E424F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</w:p>
    <w:p w:rsidR="00EA4FF8" w:rsidRPr="001E424F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55061A">
        <w:rPr>
          <w:rFonts w:ascii="Times New Roman" w:hAnsi="Times New Roman"/>
          <w:noProof/>
          <w:sz w:val="24"/>
          <w:szCs w:val="24"/>
          <w:lang w:val="de-DE" w:eastAsia="de-DE"/>
        </w:rPr>
        <w:pict>
          <v:shape id="Рисунок 29" o:spid="_x0000_i1026" type="#_x0000_t75" style="width:449.25pt;height:267.75pt;visibility:visible">
            <v:imagedata r:id="rId8" o:title="" croptop="15445f" cropbottom="6679f" cropleft="9869f" cropright="16400f"/>
          </v:shape>
        </w:pict>
      </w:r>
    </w:p>
    <w:p w:rsidR="00EA4FF8" w:rsidRDefault="00EA4FF8">
      <w:r>
        <w:br w:type="page"/>
      </w:r>
    </w:p>
    <w:p w:rsidR="00EA4FF8" w:rsidRDefault="00EA4FF8" w:rsidP="00CB77E9">
      <w:pPr>
        <w:pStyle w:val="title"/>
        <w:spacing w:line="360" w:lineRule="auto"/>
        <w:jc w:val="both"/>
        <w:rPr>
          <w:color w:val="000000"/>
          <w:lang w:val="en-US"/>
        </w:rPr>
      </w:pPr>
      <w:r w:rsidRPr="001E424F">
        <w:rPr>
          <w:b/>
          <w:bCs/>
          <w:color w:val="000000"/>
          <w:lang w:val="en-US"/>
        </w:rPr>
        <w:t>Figure S</w:t>
      </w:r>
      <w:r w:rsidRPr="00571398">
        <w:rPr>
          <w:b/>
          <w:bCs/>
          <w:color w:val="000000"/>
          <w:lang w:val="en-US"/>
        </w:rPr>
        <w:t>3</w:t>
      </w:r>
      <w:r w:rsidRPr="001E424F">
        <w:rPr>
          <w:b/>
          <w:bCs/>
          <w:color w:val="000000"/>
          <w:lang w:val="en-US"/>
        </w:rPr>
        <w:t>. Alignment</w:t>
      </w:r>
      <w:r>
        <w:rPr>
          <w:b/>
          <w:bCs/>
          <w:color w:val="000000"/>
          <w:lang w:val="en-US"/>
        </w:rPr>
        <w:t>s</w:t>
      </w:r>
      <w:r w:rsidRPr="001E424F">
        <w:rPr>
          <w:b/>
          <w:bCs/>
          <w:color w:val="000000"/>
          <w:lang w:val="en-US"/>
        </w:rPr>
        <w:t xml:space="preserve"> of the 5S rRNA sequences found in the chicken and guinea fowl  genom</w:t>
      </w:r>
      <w:r>
        <w:rPr>
          <w:b/>
          <w:bCs/>
          <w:color w:val="000000"/>
          <w:lang w:val="en-US"/>
        </w:rPr>
        <w:t>ic sequences</w:t>
      </w:r>
      <w:r w:rsidRPr="001E424F">
        <w:rPr>
          <w:b/>
          <w:bCs/>
          <w:color w:val="000000"/>
          <w:lang w:val="en-US"/>
        </w:rPr>
        <w:t xml:space="preserve">. </w:t>
      </w:r>
      <w:r>
        <w:rPr>
          <w:b/>
          <w:bCs/>
          <w:color w:val="000000"/>
          <w:lang w:val="en-US"/>
        </w:rPr>
        <w:t>(</w:t>
      </w:r>
      <w:r w:rsidRPr="00571398">
        <w:rPr>
          <w:color w:val="000000"/>
          <w:lang w:val="en-US"/>
        </w:rPr>
        <w:t>a) Alignmen</w:t>
      </w:r>
      <w:r>
        <w:rPr>
          <w:color w:val="000000"/>
          <w:lang w:val="en-US"/>
        </w:rPr>
        <w:t xml:space="preserve">t of the 5S rRNA genes </w:t>
      </w:r>
      <w:bookmarkStart w:id="0" w:name="OLE_LINK3"/>
      <w:bookmarkStart w:id="1" w:name="OLE_LINK4"/>
      <w:bookmarkStart w:id="2" w:name="OLE_LINK5"/>
      <w:r>
        <w:rPr>
          <w:color w:val="000000"/>
          <w:lang w:val="en-US"/>
        </w:rPr>
        <w:t xml:space="preserve">found organized in an array at ~0.5 Mb on </w:t>
      </w:r>
      <w:r w:rsidRPr="00571398">
        <w:rPr>
          <w:color w:val="000000"/>
          <w:lang w:val="en-US"/>
        </w:rPr>
        <w:t>chromosome 9 (</w:t>
      </w:r>
      <w:bookmarkStart w:id="3" w:name="OLE_LINK1"/>
      <w:bookmarkStart w:id="4" w:name="OLE_LINK2"/>
      <w:r w:rsidRPr="00571398">
        <w:rPr>
          <w:color w:val="000000"/>
          <w:lang w:val="en-US"/>
        </w:rPr>
        <w:t>NC_052540.1</w:t>
      </w:r>
      <w:bookmarkEnd w:id="3"/>
      <w:bookmarkEnd w:id="4"/>
      <w:r>
        <w:rPr>
          <w:color w:val="000000"/>
          <w:lang w:val="en-US"/>
        </w:rPr>
        <w:t xml:space="preserve">) </w:t>
      </w:r>
      <w:r w:rsidRPr="00571398">
        <w:rPr>
          <w:color w:val="000000"/>
          <w:lang w:val="en-US"/>
        </w:rPr>
        <w:t xml:space="preserve">in the </w:t>
      </w:r>
      <w:r w:rsidRPr="00571398">
        <w:rPr>
          <w:i/>
          <w:iCs/>
          <w:color w:val="000000"/>
          <w:lang w:val="en-US"/>
        </w:rPr>
        <w:t xml:space="preserve">G.gallus </w:t>
      </w:r>
      <w:r w:rsidRPr="00571398">
        <w:rPr>
          <w:color w:val="000000"/>
          <w:lang w:val="en-US"/>
        </w:rPr>
        <w:t>reference genome GRCg</w:t>
      </w:r>
      <w:r>
        <w:rPr>
          <w:color w:val="000000"/>
          <w:lang w:val="en-US"/>
        </w:rPr>
        <w:t>7w</w:t>
      </w:r>
      <w:r w:rsidRPr="00571398">
        <w:rPr>
          <w:color w:val="000000"/>
          <w:lang w:val="en-US"/>
        </w:rPr>
        <w:t>.</w:t>
      </w:r>
      <w:r w:rsidRPr="00D83407">
        <w:rPr>
          <w:color w:val="000000"/>
          <w:lang w:val="en-US"/>
        </w:rPr>
        <w:t xml:space="preserve"> </w:t>
      </w:r>
      <w:bookmarkEnd w:id="0"/>
      <w:bookmarkEnd w:id="1"/>
      <w:bookmarkEnd w:id="2"/>
      <w:r>
        <w:rPr>
          <w:color w:val="000000"/>
          <w:lang w:val="en-US"/>
        </w:rPr>
        <w:t xml:space="preserve">(b) Alignment of the 5S rRNA gene variants found in </w:t>
      </w:r>
      <w:r w:rsidRPr="00571398">
        <w:rPr>
          <w:color w:val="000000"/>
          <w:lang w:val="en-US"/>
        </w:rPr>
        <w:t>chromosome 9 (NC_052540.1</w:t>
      </w:r>
      <w:r>
        <w:rPr>
          <w:color w:val="000000"/>
          <w:lang w:val="en-US"/>
        </w:rPr>
        <w:t xml:space="preserve">), chromosome 2 </w:t>
      </w:r>
      <w:r w:rsidRPr="00D83407">
        <w:rPr>
          <w:color w:val="000000"/>
          <w:lang w:val="en-US"/>
        </w:rPr>
        <w:t>(NC_052533.1)</w:t>
      </w:r>
      <w:r>
        <w:rPr>
          <w:color w:val="000000"/>
          <w:lang w:val="en-US"/>
        </w:rPr>
        <w:t>,</w:t>
      </w:r>
      <w:r w:rsidRPr="00D83407">
        <w:rPr>
          <w:color w:val="000000"/>
          <w:lang w:val="en-US"/>
        </w:rPr>
        <w:t xml:space="preserve"> </w:t>
      </w:r>
      <w:r>
        <w:rPr>
          <w:color w:val="000000"/>
          <w:lang w:val="en-US"/>
        </w:rPr>
        <w:t>chromosome 6</w:t>
      </w:r>
      <w:r w:rsidRPr="00571398">
        <w:rPr>
          <w:color w:val="000000"/>
          <w:lang w:val="en-US"/>
        </w:rPr>
        <w:t xml:space="preserve"> </w:t>
      </w:r>
      <w:r w:rsidRPr="00D83407">
        <w:rPr>
          <w:color w:val="000000"/>
          <w:lang w:val="en-US"/>
        </w:rPr>
        <w:t>(NC_052537.1)</w:t>
      </w:r>
      <w:r>
        <w:rPr>
          <w:color w:val="000000"/>
          <w:lang w:val="en-US"/>
        </w:rPr>
        <w:t xml:space="preserve"> </w:t>
      </w:r>
      <w:r w:rsidRPr="00571398">
        <w:rPr>
          <w:color w:val="000000"/>
          <w:lang w:val="en-US"/>
        </w:rPr>
        <w:t xml:space="preserve">in the </w:t>
      </w:r>
      <w:r w:rsidRPr="00571398">
        <w:rPr>
          <w:i/>
          <w:iCs/>
          <w:color w:val="000000"/>
          <w:lang w:val="en-US"/>
        </w:rPr>
        <w:t xml:space="preserve">G.gallus </w:t>
      </w:r>
      <w:r w:rsidRPr="00571398">
        <w:rPr>
          <w:color w:val="000000"/>
          <w:lang w:val="en-US"/>
        </w:rPr>
        <w:t>reference genome GRCg</w:t>
      </w:r>
      <w:r>
        <w:rPr>
          <w:color w:val="000000"/>
          <w:lang w:val="en-US"/>
        </w:rPr>
        <w:t>7w and two types of 5S rRNA downloaded from the NCBI Nucleotide database (</w:t>
      </w:r>
      <w:r w:rsidRPr="00CB77E9">
        <w:rPr>
          <w:color w:val="000000"/>
          <w:lang w:val="en-US"/>
        </w:rPr>
        <w:t>Chicken truncated 5S rRNA II type 2</w:t>
      </w:r>
      <w:bookmarkStart w:id="5" w:name="ReportShortCut"/>
      <w:r>
        <w:rPr>
          <w:color w:val="000000"/>
          <w:lang w:val="en-US"/>
        </w:rPr>
        <w:t xml:space="preserve">, </w:t>
      </w:r>
      <w:r w:rsidRPr="00CB77E9">
        <w:rPr>
          <w:color w:val="000000"/>
          <w:lang w:val="en-US"/>
        </w:rPr>
        <w:t>Chicken truncated 5S rRNA I type 1b</w:t>
      </w:r>
      <w:r>
        <w:rPr>
          <w:color w:val="000000"/>
          <w:lang w:val="en-US"/>
        </w:rPr>
        <w:t xml:space="preserve">, </w:t>
      </w:r>
      <w:r w:rsidRPr="00CB77E9">
        <w:rPr>
          <w:color w:val="000000"/>
          <w:lang w:val="en-US"/>
        </w:rPr>
        <w:t>Chicken truncated 5S rRNA I type 1a</w:t>
      </w:r>
      <w:r>
        <w:rPr>
          <w:color w:val="000000"/>
          <w:lang w:val="en-US"/>
        </w:rPr>
        <w:t>, Chicken</w:t>
      </w:r>
      <w:r w:rsidRPr="00CB77E9">
        <w:rPr>
          <w:color w:val="000000"/>
          <w:lang w:val="en-US"/>
        </w:rPr>
        <w:t xml:space="preserve"> 5S rRNA</w:t>
      </w:r>
      <w:r>
        <w:rPr>
          <w:color w:val="000000"/>
          <w:lang w:val="en-US"/>
        </w:rPr>
        <w:t xml:space="preserve">, </w:t>
      </w:r>
      <w:r w:rsidRPr="00CB77E9">
        <w:rPr>
          <w:color w:val="000000"/>
          <w:lang w:val="en-US"/>
        </w:rPr>
        <w:t>Chicken 5S rRNA I</w:t>
      </w:r>
      <w:r>
        <w:rPr>
          <w:color w:val="000000"/>
          <w:lang w:val="en-US"/>
        </w:rPr>
        <w:t xml:space="preserve">, </w:t>
      </w:r>
      <w:bookmarkEnd w:id="5"/>
      <w:r w:rsidRPr="00CB77E9">
        <w:rPr>
          <w:color w:val="000000"/>
          <w:lang w:val="en-US"/>
        </w:rPr>
        <w:t>Chicken 5S rRNA II</w:t>
      </w:r>
      <w:r>
        <w:rPr>
          <w:color w:val="000000"/>
          <w:lang w:val="en-US"/>
        </w:rPr>
        <w:t>)</w:t>
      </w:r>
      <w:r w:rsidRPr="00571398">
        <w:rPr>
          <w:color w:val="000000"/>
          <w:lang w:val="en-US"/>
        </w:rPr>
        <w:t>.</w:t>
      </w:r>
      <w:r>
        <w:rPr>
          <w:color w:val="000000"/>
          <w:lang w:val="en-US"/>
        </w:rPr>
        <w:t xml:space="preserve"> Similarity of the 5S rRNA gene copy from chromosome 2 to rRNA type II are marked by a red frame. (c) Alignment </w:t>
      </w:r>
      <w:r w:rsidRPr="00571398">
        <w:rPr>
          <w:color w:val="000000"/>
          <w:lang w:val="en-US"/>
        </w:rPr>
        <w:t xml:space="preserve">of the 5S rRNA genes found in the JABXER010000004 NCBI WGS contig assembled during </w:t>
      </w:r>
      <w:r w:rsidRPr="00571398">
        <w:rPr>
          <w:i/>
          <w:iCs/>
          <w:color w:val="000000"/>
          <w:lang w:val="en-US"/>
        </w:rPr>
        <w:t>N.meleagris</w:t>
      </w:r>
      <w:r w:rsidRPr="00571398">
        <w:rPr>
          <w:color w:val="000000"/>
          <w:lang w:val="en-US"/>
        </w:rPr>
        <w:t xml:space="preserve"> genome deciphering. Disagreements are marked in colour.</w:t>
      </w:r>
    </w:p>
    <w:p w:rsidR="00EA4FF8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>
        <w:rPr>
          <w:rFonts w:ascii="Times New Roman" w:hAnsi="Times New Roman"/>
          <w:sz w:val="24"/>
          <w:szCs w:val="24"/>
          <w:lang w:val="en-US" w:eastAsia="ru-RU"/>
        </w:rPr>
        <w:t>(a)</w:t>
      </w:r>
    </w:p>
    <w:p w:rsidR="00EA4FF8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55061A">
        <w:rPr>
          <w:rFonts w:ascii="Times New Roman" w:hAnsi="Times New Roman"/>
          <w:noProof/>
          <w:sz w:val="24"/>
          <w:szCs w:val="24"/>
          <w:lang w:val="de-DE" w:eastAsia="de-DE"/>
        </w:rPr>
        <w:pict>
          <v:shape id="Рисунок 1" o:spid="_x0000_i1027" type="#_x0000_t75" style="width:467.25pt;height:187.5pt;visibility:visible">
            <v:imagedata r:id="rId9" o:title="" croptop="9907f" cropbottom="12312f" cropleft="1748f" cropright="1787f"/>
          </v:shape>
        </w:pict>
      </w:r>
    </w:p>
    <w:p w:rsidR="00EA4FF8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>
        <w:rPr>
          <w:rFonts w:ascii="Times New Roman" w:hAnsi="Times New Roman"/>
          <w:sz w:val="24"/>
          <w:szCs w:val="24"/>
          <w:lang w:val="en-US" w:eastAsia="ru-RU"/>
        </w:rPr>
        <w:t>(b)</w:t>
      </w:r>
    </w:p>
    <w:p w:rsidR="00EA4FF8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>
        <w:rPr>
          <w:noProof/>
          <w:lang w:val="de-DE" w:eastAsia="de-DE"/>
        </w:rPr>
        <w:pict>
          <v:rect id="_x0000_s1026" style="position:absolute;left:0;text-align:left;margin-left:-1.9pt;margin-top:68.85pt;width:481.3pt;height:15.8pt;z-index:251658240" filled="f" strokecolor="red" strokeweight=".25pt"/>
        </w:pict>
      </w:r>
      <w:r w:rsidRPr="0055061A">
        <w:rPr>
          <w:rFonts w:ascii="Times New Roman" w:hAnsi="Times New Roman"/>
          <w:noProof/>
          <w:sz w:val="24"/>
          <w:szCs w:val="24"/>
          <w:lang w:val="de-DE" w:eastAsia="de-DE"/>
        </w:rPr>
        <w:pict>
          <v:shape id="Рисунок 4" o:spid="_x0000_i1028" type="#_x0000_t75" style="width:477pt;height:80.25pt;visibility:visible">
            <v:imagedata r:id="rId10" o:title="" croptop="21803f" cropbottom="24418f" cropleft="2662f" cropright="1738f"/>
          </v:shape>
        </w:pict>
      </w:r>
    </w:p>
    <w:p w:rsidR="00EA4FF8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</w:p>
    <w:p w:rsidR="00EA4FF8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>
        <w:rPr>
          <w:rFonts w:ascii="Times New Roman" w:hAnsi="Times New Roman"/>
          <w:sz w:val="24"/>
          <w:szCs w:val="24"/>
          <w:lang w:val="en-US" w:eastAsia="ru-RU"/>
        </w:rPr>
        <w:t>(c)</w:t>
      </w:r>
    </w:p>
    <w:p w:rsidR="00EA4FF8" w:rsidRPr="00F963D2" w:rsidRDefault="00EA4FF8" w:rsidP="001E424F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55061A">
        <w:rPr>
          <w:rFonts w:ascii="Times New Roman" w:hAnsi="Times New Roman"/>
          <w:noProof/>
          <w:sz w:val="24"/>
          <w:szCs w:val="24"/>
          <w:lang w:val="de-DE" w:eastAsia="de-DE"/>
        </w:rPr>
        <w:pict>
          <v:shape id="Рисунок 32" o:spid="_x0000_i1029" type="#_x0000_t75" style="width:477pt;height:81pt;visibility:visible">
            <v:imagedata r:id="rId11" o:title="" croptop="46543f" cropbottom="6873f" cropleft="9901f" cropright="16955f"/>
          </v:shape>
        </w:pict>
      </w:r>
    </w:p>
    <w:sectPr w:rsidR="00EA4FF8" w:rsidRPr="00F963D2" w:rsidSect="001E424F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4FF8" w:rsidRDefault="00EA4FF8" w:rsidP="001E424F">
      <w:pPr>
        <w:spacing w:after="0" w:line="240" w:lineRule="auto"/>
      </w:pPr>
      <w:r>
        <w:separator/>
      </w:r>
    </w:p>
  </w:endnote>
  <w:endnote w:type="continuationSeparator" w:id="0">
    <w:p w:rsidR="00EA4FF8" w:rsidRDefault="00EA4FF8" w:rsidP="001E42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4FF8" w:rsidRDefault="00EA4FF8">
    <w:pPr>
      <w:pStyle w:val="Footer"/>
      <w:jc w:val="right"/>
    </w:pPr>
    <w:fldSimple w:instr=" PAGE   \* MERGEFORMAT ">
      <w:r>
        <w:rPr>
          <w:noProof/>
        </w:rPr>
        <w:t>6</w:t>
      </w:r>
    </w:fldSimple>
  </w:p>
  <w:p w:rsidR="00EA4FF8" w:rsidRDefault="00EA4FF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4FF8" w:rsidRDefault="00EA4FF8" w:rsidP="001E424F">
      <w:pPr>
        <w:spacing w:after="0" w:line="240" w:lineRule="auto"/>
      </w:pPr>
      <w:r>
        <w:separator/>
      </w:r>
    </w:p>
  </w:footnote>
  <w:footnote w:type="continuationSeparator" w:id="0">
    <w:p w:rsidR="00EA4FF8" w:rsidRDefault="00EA4FF8" w:rsidP="001E424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E424F"/>
    <w:rsid w:val="0005667B"/>
    <w:rsid w:val="000B5E25"/>
    <w:rsid w:val="001344F8"/>
    <w:rsid w:val="001351DC"/>
    <w:rsid w:val="001E424F"/>
    <w:rsid w:val="00296520"/>
    <w:rsid w:val="00312CC9"/>
    <w:rsid w:val="003F4D7E"/>
    <w:rsid w:val="0055061A"/>
    <w:rsid w:val="00571398"/>
    <w:rsid w:val="00594EB3"/>
    <w:rsid w:val="00877A58"/>
    <w:rsid w:val="009521DC"/>
    <w:rsid w:val="00980235"/>
    <w:rsid w:val="009A1430"/>
    <w:rsid w:val="009D29C1"/>
    <w:rsid w:val="009F7E41"/>
    <w:rsid w:val="00A5269F"/>
    <w:rsid w:val="00AA51F0"/>
    <w:rsid w:val="00AC0144"/>
    <w:rsid w:val="00B56EED"/>
    <w:rsid w:val="00C054DF"/>
    <w:rsid w:val="00C16939"/>
    <w:rsid w:val="00CB77E9"/>
    <w:rsid w:val="00D342B0"/>
    <w:rsid w:val="00D74FA9"/>
    <w:rsid w:val="00D83407"/>
    <w:rsid w:val="00E07834"/>
    <w:rsid w:val="00E521C2"/>
    <w:rsid w:val="00EA4FF8"/>
    <w:rsid w:val="00ED3AEB"/>
    <w:rsid w:val="00F963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667B"/>
    <w:pPr>
      <w:spacing w:after="200" w:line="276" w:lineRule="auto"/>
    </w:pPr>
    <w:rPr>
      <w:lang w:val="ru-RU" w:eastAsia="en-US"/>
    </w:rPr>
  </w:style>
  <w:style w:type="paragraph" w:styleId="Heading1">
    <w:name w:val="heading 1"/>
    <w:basedOn w:val="Normal"/>
    <w:link w:val="Heading1Char"/>
    <w:uiPriority w:val="99"/>
    <w:qFormat/>
    <w:rsid w:val="001E424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Heading2">
    <w:name w:val="heading 2"/>
    <w:basedOn w:val="Normal"/>
    <w:link w:val="Heading2Char"/>
    <w:uiPriority w:val="99"/>
    <w:qFormat/>
    <w:rsid w:val="001E424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1E424F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1E424F"/>
    <w:rPr>
      <w:rFonts w:ascii="Times New Roman" w:hAnsi="Times New Roman" w:cs="Times New Roman"/>
      <w:b/>
      <w:bCs/>
      <w:sz w:val="36"/>
      <w:szCs w:val="36"/>
      <w:lang w:eastAsia="ru-RU"/>
    </w:rPr>
  </w:style>
  <w:style w:type="table" w:styleId="TableGrid">
    <w:name w:val="Table Grid"/>
    <w:basedOn w:val="TableNormal"/>
    <w:uiPriority w:val="99"/>
    <w:rsid w:val="001E424F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rsid w:val="001E42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1E424F"/>
    <w:rPr>
      <w:rFonts w:cs="Times New Roman"/>
    </w:rPr>
  </w:style>
  <w:style w:type="paragraph" w:styleId="Footer">
    <w:name w:val="footer"/>
    <w:basedOn w:val="Normal"/>
    <w:link w:val="FooterChar"/>
    <w:uiPriority w:val="99"/>
    <w:rsid w:val="001E42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1E424F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963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963D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rsid w:val="0057139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title">
    <w:name w:val="title"/>
    <w:basedOn w:val="Normal"/>
    <w:uiPriority w:val="99"/>
    <w:rsid w:val="00CB77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Hyperlink">
    <w:name w:val="Hyperlink"/>
    <w:basedOn w:val="DefaultParagraphFont"/>
    <w:uiPriority w:val="99"/>
    <w:semiHidden/>
    <w:rsid w:val="00CB77E9"/>
    <w:rPr>
      <w:rFonts w:cs="Times New Roman"/>
      <w:color w:val="0000FF"/>
      <w:u w:val="single"/>
    </w:rPr>
  </w:style>
  <w:style w:type="paragraph" w:customStyle="1" w:styleId="desc">
    <w:name w:val="desc"/>
    <w:basedOn w:val="Normal"/>
    <w:uiPriority w:val="99"/>
    <w:rsid w:val="00CB77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links">
    <w:name w:val="links"/>
    <w:basedOn w:val="Normal"/>
    <w:uiPriority w:val="99"/>
    <w:rsid w:val="00CB77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4572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72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572725">
          <w:marLeft w:val="-8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572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572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5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57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572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7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7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572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572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572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2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572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7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72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572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572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57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2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57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572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57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7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57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2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57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57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57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572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72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57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57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72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57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57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572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57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57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572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572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72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5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docs.google.com/document/d/1CURXJ45lfTh02QJ-PxRiByUEYHWO2mEs3U_LEwNm44g/edit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16</Pages>
  <Words>5020</Words>
  <Characters>31627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Supplementary Material</dc:title>
  <dc:subject/>
  <dc:creator>Asus</dc:creator>
  <cp:keywords/>
  <dc:description/>
  <cp:lastModifiedBy>huge029</cp:lastModifiedBy>
  <cp:revision>2</cp:revision>
  <dcterms:created xsi:type="dcterms:W3CDTF">2022-09-13T08:17:00Z</dcterms:created>
  <dcterms:modified xsi:type="dcterms:W3CDTF">2022-09-13T08:17:00Z</dcterms:modified>
</cp:coreProperties>
</file>